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3F9" w:rsidRDefault="00AA73F9" w:rsidP="00795058">
      <w:pPr>
        <w:spacing w:after="120"/>
        <w:jc w:val="center"/>
        <w:rPr>
          <w:szCs w:val="28"/>
        </w:rPr>
      </w:pPr>
      <w:r>
        <w:rPr>
          <w:szCs w:val="28"/>
        </w:rPr>
        <w:t xml:space="preserve">МИНИСТЕРСТВО ОБРАЗОВАНИЯ и НАУКИ </w:t>
      </w:r>
      <w:r>
        <w:rPr>
          <w:szCs w:val="28"/>
        </w:rPr>
        <w:br/>
      </w:r>
      <w:r>
        <w:rPr>
          <w:szCs w:val="28"/>
        </w:rPr>
        <w:t>РОСИЙСКОЙ ФЕДЕРАЦИИ</w:t>
      </w:r>
    </w:p>
    <w:p w:rsidR="00AA73F9" w:rsidRDefault="00AA73F9" w:rsidP="00795058">
      <w:pPr>
        <w:spacing w:after="120"/>
        <w:jc w:val="center"/>
        <w:rPr>
          <w:szCs w:val="28"/>
        </w:rPr>
      </w:pPr>
      <w:r>
        <w:rPr>
          <w:szCs w:val="28"/>
        </w:rPr>
        <w:t>Федеральное г</w:t>
      </w:r>
      <w:r>
        <w:rPr>
          <w:szCs w:val="28"/>
        </w:rPr>
        <w:t>осударственное образовательное учреждение</w:t>
      </w:r>
      <w:r w:rsidR="00795058">
        <w:rPr>
          <w:szCs w:val="28"/>
        </w:rPr>
        <w:t xml:space="preserve"> </w:t>
      </w:r>
      <w:r w:rsidR="00795058">
        <w:rPr>
          <w:szCs w:val="28"/>
        </w:rPr>
        <w:br/>
      </w:r>
      <w:r>
        <w:rPr>
          <w:szCs w:val="28"/>
        </w:rPr>
        <w:t>высшего профессионального образования</w:t>
      </w:r>
      <w:r w:rsidR="00795058">
        <w:rPr>
          <w:szCs w:val="28"/>
        </w:rPr>
        <w:br/>
      </w:r>
      <w:r>
        <w:rPr>
          <w:szCs w:val="28"/>
        </w:rPr>
        <w:t>«ТЮМЕНСКИЙ ГОСУДАРСТВЕННЫЙ УНИВЕРСИТЕТ»</w:t>
      </w:r>
    </w:p>
    <w:p w:rsidR="00AA73F9" w:rsidRDefault="00AA73F9" w:rsidP="00795058">
      <w:pPr>
        <w:spacing w:after="120"/>
        <w:jc w:val="center"/>
        <w:rPr>
          <w:szCs w:val="28"/>
        </w:rPr>
      </w:pPr>
      <w:r>
        <w:rPr>
          <w:szCs w:val="28"/>
        </w:rPr>
        <w:t>Кафедра неорганической и физической химии</w:t>
      </w:r>
    </w:p>
    <w:p w:rsidR="00AA73F9" w:rsidRDefault="00AA73F9" w:rsidP="00795058">
      <w:pPr>
        <w:spacing w:after="120"/>
        <w:rPr>
          <w:szCs w:val="28"/>
        </w:rPr>
      </w:pPr>
    </w:p>
    <w:p w:rsidR="00311634" w:rsidRDefault="00311634"/>
    <w:p w:rsidR="00795058" w:rsidRDefault="00795058"/>
    <w:p w:rsidR="00795058" w:rsidRDefault="00795058"/>
    <w:p w:rsidR="00795058" w:rsidRDefault="00795058"/>
    <w:p w:rsidR="00795058" w:rsidRDefault="00795058"/>
    <w:p w:rsidR="00795058" w:rsidRDefault="00795058"/>
    <w:p w:rsidR="00795058" w:rsidRDefault="00795058" w:rsidP="00795058">
      <w:pPr>
        <w:jc w:val="center"/>
      </w:pPr>
      <w:r>
        <w:t>ОТЧЕТ</w:t>
      </w:r>
      <w:r>
        <w:br/>
      </w:r>
      <w:bookmarkStart w:id="0" w:name="_GoBack"/>
      <w:bookmarkEnd w:id="0"/>
      <w:r>
        <w:t>по учебной практике</w:t>
      </w:r>
    </w:p>
    <w:p w:rsidR="00795058" w:rsidRDefault="00795058" w:rsidP="00795058">
      <w:pPr>
        <w:jc w:val="center"/>
      </w:pPr>
    </w:p>
    <w:p w:rsidR="00795058" w:rsidRDefault="00795058" w:rsidP="00795058">
      <w:pPr>
        <w:jc w:val="center"/>
      </w:pPr>
    </w:p>
    <w:p w:rsidR="00795058" w:rsidRDefault="00795058" w:rsidP="00795058">
      <w:pPr>
        <w:jc w:val="center"/>
      </w:pPr>
    </w:p>
    <w:p w:rsidR="00795058" w:rsidRDefault="00795058" w:rsidP="00795058">
      <w:pPr>
        <w:jc w:val="center"/>
      </w:pPr>
    </w:p>
    <w:p w:rsidR="00795058" w:rsidRDefault="00795058" w:rsidP="00795058">
      <w:pPr>
        <w:jc w:val="center"/>
      </w:pPr>
    </w:p>
    <w:p w:rsidR="00795058" w:rsidRDefault="00795058" w:rsidP="00795058">
      <w:pPr>
        <w:ind w:left="6237"/>
      </w:pPr>
      <w:r>
        <w:t>Выполнили:</w:t>
      </w:r>
    </w:p>
    <w:p w:rsidR="00795058" w:rsidRDefault="00795058" w:rsidP="00795058">
      <w:pPr>
        <w:ind w:left="6237"/>
      </w:pPr>
      <w:r>
        <w:t>студенты 25Х11</w:t>
      </w:r>
      <w:r w:rsidRPr="00795058">
        <w:rPr>
          <w:highlight w:val="yellow"/>
        </w:rPr>
        <w:t>?</w:t>
      </w:r>
      <w:r>
        <w:t xml:space="preserve"> гр. </w:t>
      </w:r>
    </w:p>
    <w:p w:rsidR="00795058" w:rsidRPr="00F05F9F" w:rsidRDefault="00795058" w:rsidP="00795058">
      <w:pPr>
        <w:ind w:left="6237"/>
      </w:pPr>
      <w:r w:rsidRPr="00F05F9F">
        <w:t>….</w:t>
      </w:r>
    </w:p>
    <w:p w:rsidR="00795058" w:rsidRPr="00F05F9F" w:rsidRDefault="00795058" w:rsidP="00795058">
      <w:pPr>
        <w:ind w:left="6237"/>
      </w:pPr>
      <w:r w:rsidRPr="00F05F9F">
        <w:t>….</w:t>
      </w:r>
      <w:r w:rsidR="00F05F9F">
        <w:t xml:space="preserve"> </w:t>
      </w:r>
      <w:r w:rsidR="00F05F9F" w:rsidRPr="00F05F9F">
        <w:rPr>
          <w:highlight w:val="yellow"/>
        </w:rPr>
        <w:t>1-3 чел.</w:t>
      </w:r>
    </w:p>
    <w:p w:rsidR="00795058" w:rsidRDefault="00795058" w:rsidP="00795058">
      <w:pPr>
        <w:ind w:left="6237"/>
        <w:rPr>
          <w:lang w:val="en-US"/>
        </w:rPr>
      </w:pPr>
      <w:r>
        <w:rPr>
          <w:lang w:val="en-US"/>
        </w:rPr>
        <w:t>….</w:t>
      </w:r>
    </w:p>
    <w:p w:rsidR="00795058" w:rsidRDefault="00795058" w:rsidP="00795058">
      <w:pPr>
        <w:ind w:left="6237"/>
        <w:rPr>
          <w:lang w:val="en-US"/>
        </w:rPr>
      </w:pPr>
    </w:p>
    <w:p w:rsidR="00795058" w:rsidRDefault="00795058" w:rsidP="00795058">
      <w:pPr>
        <w:ind w:left="6237"/>
      </w:pPr>
      <w:r>
        <w:t xml:space="preserve">Руководитель группы: студентка </w:t>
      </w:r>
      <w:r>
        <w:t>25Х11</w:t>
      </w:r>
      <w:r w:rsidRPr="00795058">
        <w:rPr>
          <w:highlight w:val="yellow"/>
        </w:rPr>
        <w:t>?</w:t>
      </w:r>
      <w:r>
        <w:t xml:space="preserve"> гр.</w:t>
      </w:r>
      <w:r>
        <w:t xml:space="preserve"> </w:t>
      </w:r>
    </w:p>
    <w:p w:rsidR="00795058" w:rsidRDefault="00795058" w:rsidP="00795058">
      <w:pPr>
        <w:ind w:left="6237"/>
      </w:pPr>
      <w:r>
        <w:t>……..</w:t>
      </w:r>
    </w:p>
    <w:p w:rsidR="00795058" w:rsidRDefault="00795058" w:rsidP="00795058">
      <w:pPr>
        <w:ind w:left="6237"/>
      </w:pPr>
    </w:p>
    <w:p w:rsidR="00795058" w:rsidRDefault="00795058" w:rsidP="00795058">
      <w:pPr>
        <w:ind w:left="6237"/>
      </w:pPr>
      <w:r>
        <w:t>Руководитель практики:</w:t>
      </w:r>
      <w:r>
        <w:br/>
        <w:t xml:space="preserve">ст. преподаватель </w:t>
      </w:r>
      <w:proofErr w:type="spellStart"/>
      <w:r>
        <w:t>Можаев</w:t>
      </w:r>
      <w:proofErr w:type="spellEnd"/>
      <w:r>
        <w:t xml:space="preserve"> Г.М. </w:t>
      </w:r>
    </w:p>
    <w:p w:rsidR="00795058" w:rsidRDefault="00795058" w:rsidP="00795058">
      <w:pPr>
        <w:ind w:left="6237"/>
      </w:pPr>
    </w:p>
    <w:p w:rsidR="00795058" w:rsidRDefault="00795058" w:rsidP="00795058">
      <w:pPr>
        <w:ind w:left="6237"/>
      </w:pPr>
    </w:p>
    <w:p w:rsidR="00795058" w:rsidRDefault="00795058" w:rsidP="00795058">
      <w:pPr>
        <w:ind w:left="6237"/>
      </w:pPr>
    </w:p>
    <w:p w:rsidR="00795058" w:rsidRDefault="00795058" w:rsidP="00795058">
      <w:pPr>
        <w:ind w:left="6237"/>
      </w:pPr>
    </w:p>
    <w:p w:rsidR="00795058" w:rsidRDefault="00795058" w:rsidP="00795058">
      <w:pPr>
        <w:ind w:left="6237"/>
      </w:pPr>
    </w:p>
    <w:p w:rsidR="00795058" w:rsidRDefault="00795058" w:rsidP="00795058">
      <w:pPr>
        <w:ind w:left="6237"/>
      </w:pPr>
    </w:p>
    <w:p w:rsidR="00795058" w:rsidRDefault="00795058" w:rsidP="00795058">
      <w:pPr>
        <w:ind w:left="6237"/>
      </w:pPr>
    </w:p>
    <w:p w:rsidR="00795058" w:rsidRDefault="00795058" w:rsidP="00795058">
      <w:pPr>
        <w:ind w:left="6237"/>
      </w:pPr>
    </w:p>
    <w:p w:rsidR="00795058" w:rsidRDefault="00795058" w:rsidP="00795058">
      <w:pPr>
        <w:ind w:left="6237"/>
      </w:pPr>
    </w:p>
    <w:p w:rsidR="00795058" w:rsidRDefault="00795058" w:rsidP="00795058">
      <w:pPr>
        <w:jc w:val="center"/>
      </w:pPr>
      <w:r>
        <w:t>Тюмень, 2012</w:t>
      </w:r>
    </w:p>
    <w:p w:rsidR="00795058" w:rsidRDefault="00D10327" w:rsidP="00D10327">
      <w:pPr>
        <w:jc w:val="center"/>
      </w:pPr>
      <w:r>
        <w:lastRenderedPageBreak/>
        <w:t>Содержание</w:t>
      </w:r>
    </w:p>
    <w:p w:rsidR="00F05F9F" w:rsidRDefault="00F05F9F" w:rsidP="00D10327">
      <w:pPr>
        <w:jc w:val="center"/>
      </w:pPr>
    </w:p>
    <w:p w:rsidR="00F05F9F" w:rsidRDefault="00F05F9F">
      <w:pPr>
        <w:pStyle w:val="31"/>
        <w:tabs>
          <w:tab w:val="right" w:leader="dot" w:pos="9345"/>
        </w:tabs>
        <w:rPr>
          <w:noProof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327223685" w:history="1">
        <w:r w:rsidRPr="002C6C57">
          <w:rPr>
            <w:rStyle w:val="a4"/>
            <w:noProof/>
          </w:rPr>
          <w:t>Цели и задачи учебной практики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_Toc327223685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05F9F" w:rsidRDefault="00F05F9F">
      <w:pPr>
        <w:pStyle w:val="31"/>
        <w:tabs>
          <w:tab w:val="right" w:leader="dot" w:pos="9345"/>
        </w:tabs>
        <w:rPr>
          <w:noProof/>
        </w:rPr>
      </w:pPr>
      <w:hyperlink w:anchor="_Toc327223686" w:history="1">
        <w:r w:rsidRPr="002C6C57">
          <w:rPr>
            <w:rStyle w:val="a4"/>
            <w:noProof/>
          </w:rPr>
          <w:t>Место и время проведения практики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_Toc327223686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05F9F" w:rsidRDefault="00F05F9F">
      <w:pPr>
        <w:pStyle w:val="21"/>
        <w:tabs>
          <w:tab w:val="right" w:leader="dot" w:pos="9345"/>
        </w:tabs>
        <w:rPr>
          <w:noProof/>
        </w:rPr>
      </w:pPr>
      <w:hyperlink w:anchor="_Toc327223687" w:history="1">
        <w:r w:rsidRPr="002C6C57">
          <w:rPr>
            <w:rStyle w:val="a4"/>
            <w:noProof/>
          </w:rPr>
          <w:t>Исследовательский практикум «Вода и почва Тюмени»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_Toc327223687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F05F9F" w:rsidRDefault="00F05F9F">
      <w:pPr>
        <w:pStyle w:val="31"/>
        <w:tabs>
          <w:tab w:val="right" w:leader="dot" w:pos="9345"/>
        </w:tabs>
        <w:rPr>
          <w:noProof/>
        </w:rPr>
      </w:pPr>
      <w:hyperlink w:anchor="_Toc327223688" w:history="1">
        <w:r w:rsidRPr="002C6C57">
          <w:rPr>
            <w:rStyle w:val="a4"/>
            <w:noProof/>
          </w:rPr>
          <w:t>Литературный обзор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_Toc327223688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F05F9F" w:rsidRDefault="00F05F9F">
      <w:pPr>
        <w:pStyle w:val="31"/>
        <w:tabs>
          <w:tab w:val="right" w:leader="dot" w:pos="9345"/>
        </w:tabs>
        <w:rPr>
          <w:noProof/>
        </w:rPr>
      </w:pPr>
      <w:hyperlink w:anchor="_Toc327223689" w:history="1">
        <w:r w:rsidRPr="002C6C57">
          <w:rPr>
            <w:rStyle w:val="a4"/>
            <w:noProof/>
          </w:rPr>
          <w:t>1. Экологическая характеристика состояния воздушной среды, вод и почвы в Тюмени.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_Toc327223689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F05F9F" w:rsidRDefault="00F05F9F">
      <w:pPr>
        <w:pStyle w:val="31"/>
        <w:tabs>
          <w:tab w:val="right" w:leader="dot" w:pos="9345"/>
        </w:tabs>
        <w:rPr>
          <w:noProof/>
        </w:rPr>
      </w:pPr>
      <w:hyperlink w:anchor="_Toc327223690" w:history="1">
        <w:r w:rsidRPr="002C6C57">
          <w:rPr>
            <w:rStyle w:val="a4"/>
            <w:noProof/>
          </w:rPr>
          <w:t>2. Использованные методики анализа воды.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_Toc327223690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F05F9F" w:rsidRDefault="00F05F9F">
      <w:pPr>
        <w:pStyle w:val="31"/>
        <w:tabs>
          <w:tab w:val="right" w:leader="dot" w:pos="9345"/>
        </w:tabs>
        <w:rPr>
          <w:noProof/>
        </w:rPr>
      </w:pPr>
      <w:hyperlink w:anchor="_Toc327223691" w:history="1">
        <w:r w:rsidRPr="002C6C57">
          <w:rPr>
            <w:rStyle w:val="a4"/>
            <w:noProof/>
          </w:rPr>
          <w:t>3. Использованные методики анализа почвы.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_Toc327223691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F05F9F" w:rsidRDefault="00F05F9F">
      <w:pPr>
        <w:pStyle w:val="31"/>
        <w:tabs>
          <w:tab w:val="right" w:leader="dot" w:pos="9345"/>
        </w:tabs>
        <w:rPr>
          <w:noProof/>
        </w:rPr>
      </w:pPr>
      <w:hyperlink w:anchor="_Toc327223692" w:history="1">
        <w:r w:rsidRPr="002C6C57">
          <w:rPr>
            <w:rStyle w:val="a4"/>
            <w:noProof/>
          </w:rPr>
          <w:t>Экспериментальная часть.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_Toc327223692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F05F9F" w:rsidRDefault="00F05F9F">
      <w:pPr>
        <w:pStyle w:val="31"/>
        <w:tabs>
          <w:tab w:val="right" w:leader="dot" w:pos="9345"/>
        </w:tabs>
        <w:rPr>
          <w:noProof/>
        </w:rPr>
      </w:pPr>
      <w:hyperlink w:anchor="_Toc327223693" w:history="1">
        <w:r w:rsidRPr="002C6C57">
          <w:rPr>
            <w:rStyle w:val="a4"/>
            <w:noProof/>
          </w:rPr>
          <w:t>Отбор проб их подготовка к анализу.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_Toc327223693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F05F9F" w:rsidRDefault="00F05F9F">
      <w:pPr>
        <w:pStyle w:val="31"/>
        <w:tabs>
          <w:tab w:val="right" w:leader="dot" w:pos="9345"/>
        </w:tabs>
        <w:rPr>
          <w:noProof/>
        </w:rPr>
      </w:pPr>
      <w:hyperlink w:anchor="_Toc327223694" w:history="1">
        <w:r w:rsidRPr="002C6C57">
          <w:rPr>
            <w:rStyle w:val="a4"/>
            <w:noProof/>
          </w:rPr>
          <w:t>1. Анализ проб воды на кислород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_Toc327223694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F05F9F" w:rsidRDefault="00F05F9F">
      <w:pPr>
        <w:pStyle w:val="31"/>
        <w:tabs>
          <w:tab w:val="right" w:leader="dot" w:pos="9345"/>
        </w:tabs>
        <w:rPr>
          <w:noProof/>
        </w:rPr>
      </w:pPr>
      <w:hyperlink w:anchor="_Toc327223695" w:history="1">
        <w:r w:rsidRPr="002C6C57">
          <w:rPr>
            <w:rStyle w:val="a4"/>
            <w:noProof/>
          </w:rPr>
          <w:t>2. Анализ проб воды на хлориды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_Toc327223695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F05F9F" w:rsidRDefault="00F05F9F">
      <w:pPr>
        <w:pStyle w:val="31"/>
        <w:tabs>
          <w:tab w:val="right" w:leader="dot" w:pos="9345"/>
        </w:tabs>
        <w:rPr>
          <w:noProof/>
        </w:rPr>
      </w:pPr>
      <w:hyperlink w:anchor="_Toc327223696" w:history="1">
        <w:r w:rsidRPr="002C6C57">
          <w:rPr>
            <w:rStyle w:val="a4"/>
            <w:noProof/>
          </w:rPr>
          <w:t>3. Анализ почвы на содержание гумуса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_Toc327223696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F05F9F" w:rsidRDefault="00F05F9F">
      <w:pPr>
        <w:pStyle w:val="31"/>
        <w:tabs>
          <w:tab w:val="right" w:leader="dot" w:pos="9345"/>
        </w:tabs>
        <w:rPr>
          <w:noProof/>
        </w:rPr>
      </w:pPr>
      <w:hyperlink w:anchor="_Toc327223697" w:history="1">
        <w:r w:rsidRPr="002C6C57">
          <w:rPr>
            <w:rStyle w:val="a4"/>
            <w:noProof/>
          </w:rPr>
          <w:t>4. Анализ кислотности почвы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_Toc327223697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F05F9F" w:rsidRDefault="00F05F9F">
      <w:pPr>
        <w:pStyle w:val="31"/>
        <w:tabs>
          <w:tab w:val="right" w:leader="dot" w:pos="9345"/>
        </w:tabs>
        <w:rPr>
          <w:noProof/>
        </w:rPr>
      </w:pPr>
      <w:hyperlink w:anchor="_Toc327223698" w:history="1">
        <w:r w:rsidRPr="002C6C57">
          <w:rPr>
            <w:rStyle w:val="a4"/>
            <w:noProof/>
          </w:rPr>
          <w:t>Выводы.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_Toc327223698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F05F9F" w:rsidRDefault="00F05F9F">
      <w:pPr>
        <w:pStyle w:val="21"/>
        <w:tabs>
          <w:tab w:val="right" w:leader="dot" w:pos="9345"/>
        </w:tabs>
        <w:rPr>
          <w:noProof/>
        </w:rPr>
      </w:pPr>
      <w:hyperlink w:anchor="_Toc327223699" w:history="1">
        <w:r w:rsidRPr="002C6C57">
          <w:rPr>
            <w:rStyle w:val="a4"/>
            <w:noProof/>
          </w:rPr>
          <w:t>Предприятие химического профиля «Название»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_Toc327223699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05F9F" w:rsidRDefault="00F05F9F">
      <w:pPr>
        <w:pStyle w:val="31"/>
        <w:tabs>
          <w:tab w:val="right" w:leader="dot" w:pos="9345"/>
        </w:tabs>
        <w:rPr>
          <w:noProof/>
        </w:rPr>
      </w:pPr>
      <w:hyperlink w:anchor="_Toc327223700" w:history="1">
        <w:r w:rsidRPr="002C6C57">
          <w:rPr>
            <w:rStyle w:val="a4"/>
            <w:noProof/>
          </w:rPr>
          <w:t>Литература, Интернет-ресурсы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_Toc327223700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05F9F" w:rsidRDefault="00F05F9F">
      <w:pPr>
        <w:pStyle w:val="31"/>
        <w:tabs>
          <w:tab w:val="right" w:leader="dot" w:pos="9345"/>
        </w:tabs>
        <w:rPr>
          <w:noProof/>
        </w:rPr>
      </w:pPr>
      <w:hyperlink w:anchor="_Toc327223701" w:history="1">
        <w:r w:rsidRPr="002C6C57">
          <w:rPr>
            <w:rStyle w:val="a4"/>
            <w:noProof/>
          </w:rPr>
          <w:t>Приложения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_Toc327223701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D10327" w:rsidRDefault="00F05F9F" w:rsidP="00D10327">
      <w:pPr>
        <w:jc w:val="center"/>
      </w:pPr>
      <w:r>
        <w:fldChar w:fldCharType="end"/>
      </w:r>
    </w:p>
    <w:p w:rsidR="00D10327" w:rsidRDefault="00D10327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p w:rsidR="00D10327" w:rsidRPr="00A055D9" w:rsidRDefault="00D10327" w:rsidP="00F05F9F">
      <w:pPr>
        <w:pStyle w:val="3"/>
        <w:spacing w:after="240"/>
      </w:pPr>
      <w:bookmarkStart w:id="1" w:name="_Toc327223685"/>
      <w:r w:rsidRPr="00A055D9">
        <w:lastRenderedPageBreak/>
        <w:t>Цели и задачи учебной практики</w:t>
      </w:r>
      <w:bookmarkEnd w:id="1"/>
    </w:p>
    <w:p w:rsidR="00D10327" w:rsidRPr="002F65AB" w:rsidRDefault="00D10327" w:rsidP="00F71B03">
      <w:pPr>
        <w:spacing w:line="360" w:lineRule="auto"/>
        <w:ind w:firstLine="709"/>
        <w:jc w:val="both"/>
        <w:rPr>
          <w:szCs w:val="28"/>
        </w:rPr>
      </w:pPr>
      <w:r w:rsidRPr="002F65AB">
        <w:rPr>
          <w:szCs w:val="28"/>
        </w:rPr>
        <w:t xml:space="preserve">Цель </w:t>
      </w:r>
      <w:r>
        <w:rPr>
          <w:szCs w:val="28"/>
        </w:rPr>
        <w:t>учебн</w:t>
      </w:r>
      <w:r>
        <w:rPr>
          <w:szCs w:val="28"/>
        </w:rPr>
        <w:t xml:space="preserve">ой </w:t>
      </w:r>
      <w:r w:rsidRPr="002F65AB">
        <w:rPr>
          <w:szCs w:val="28"/>
        </w:rPr>
        <w:t>практики - способствовать формированию общего представления студентов о будущей профессиональной деятельности и развитию интереса к профессии.</w:t>
      </w:r>
    </w:p>
    <w:p w:rsidR="00D10327" w:rsidRDefault="00D10327" w:rsidP="00F71B03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Учеб</w:t>
      </w:r>
      <w:r w:rsidRPr="002F65AB">
        <w:rPr>
          <w:szCs w:val="28"/>
        </w:rPr>
        <w:t xml:space="preserve">ная практика имеет </w:t>
      </w:r>
      <w:proofErr w:type="gramStart"/>
      <w:r w:rsidRPr="002F65AB">
        <w:rPr>
          <w:szCs w:val="28"/>
        </w:rPr>
        <w:t>важное значение</w:t>
      </w:r>
      <w:proofErr w:type="gramEnd"/>
      <w:r w:rsidRPr="002F65AB">
        <w:rPr>
          <w:szCs w:val="28"/>
        </w:rPr>
        <w:t xml:space="preserve"> для обеспечения единства теоретической и практической подготовки будущих бакалавров, комплексного формирования системы знаний и организационных умений, становлени</w:t>
      </w:r>
      <w:r>
        <w:rPr>
          <w:szCs w:val="28"/>
        </w:rPr>
        <w:t>я</w:t>
      </w:r>
      <w:r w:rsidRPr="002F65AB">
        <w:rPr>
          <w:szCs w:val="28"/>
        </w:rPr>
        <w:t xml:space="preserve"> профессиональных компетенций будущего бакалавра.</w:t>
      </w:r>
    </w:p>
    <w:p w:rsidR="00D10327" w:rsidRPr="002F65AB" w:rsidRDefault="00D10327" w:rsidP="00F71B03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Задачи</w:t>
      </w:r>
      <w:r w:rsidRPr="002F65AB">
        <w:rPr>
          <w:szCs w:val="28"/>
        </w:rPr>
        <w:t xml:space="preserve"> </w:t>
      </w:r>
      <w:r>
        <w:rPr>
          <w:szCs w:val="28"/>
        </w:rPr>
        <w:t>учебн</w:t>
      </w:r>
      <w:r>
        <w:rPr>
          <w:szCs w:val="28"/>
        </w:rPr>
        <w:t>ой практики</w:t>
      </w:r>
      <w:r w:rsidRPr="002F65AB">
        <w:rPr>
          <w:szCs w:val="28"/>
        </w:rPr>
        <w:t xml:space="preserve"> бакалавров по направлению 020100.62 «Химия»:</w:t>
      </w:r>
    </w:p>
    <w:p w:rsidR="00164DB2" w:rsidRPr="002F65AB" w:rsidRDefault="00164DB2" w:rsidP="00F71B03">
      <w:pPr>
        <w:pStyle w:val="ListParagraph"/>
        <w:numPr>
          <w:ilvl w:val="0"/>
          <w:numId w:val="1"/>
        </w:numPr>
        <w:tabs>
          <w:tab w:val="clear" w:pos="1429"/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65AB">
        <w:rPr>
          <w:rFonts w:ascii="Times New Roman" w:hAnsi="Times New Roman"/>
          <w:sz w:val="28"/>
          <w:szCs w:val="28"/>
        </w:rPr>
        <w:t xml:space="preserve">закрепление теоретических знаний, полученных студентами в ходе </w:t>
      </w:r>
      <w:proofErr w:type="gramStart"/>
      <w:r w:rsidRPr="002F65AB">
        <w:rPr>
          <w:rFonts w:ascii="Times New Roman" w:hAnsi="Times New Roman"/>
          <w:sz w:val="28"/>
          <w:szCs w:val="28"/>
        </w:rPr>
        <w:t>обу</w:t>
      </w:r>
      <w:r>
        <w:rPr>
          <w:rFonts w:ascii="Times New Roman" w:hAnsi="Times New Roman"/>
          <w:sz w:val="28"/>
          <w:szCs w:val="28"/>
        </w:rPr>
        <w:t>чения по направлению</w:t>
      </w:r>
      <w:proofErr w:type="gramEnd"/>
      <w:r>
        <w:rPr>
          <w:rFonts w:ascii="Times New Roman" w:hAnsi="Times New Roman"/>
          <w:sz w:val="28"/>
          <w:szCs w:val="28"/>
        </w:rPr>
        <w:t xml:space="preserve"> подготовки</w:t>
      </w:r>
      <w:r w:rsidRPr="002F65AB">
        <w:rPr>
          <w:rFonts w:ascii="Times New Roman" w:hAnsi="Times New Roman"/>
          <w:sz w:val="28"/>
          <w:szCs w:val="28"/>
        </w:rPr>
        <w:t>;</w:t>
      </w:r>
    </w:p>
    <w:p w:rsidR="00D10327" w:rsidRPr="002F65AB" w:rsidRDefault="00D10327" w:rsidP="00F71B03">
      <w:pPr>
        <w:pStyle w:val="ListParagraph"/>
        <w:numPr>
          <w:ilvl w:val="0"/>
          <w:numId w:val="1"/>
        </w:numPr>
        <w:tabs>
          <w:tab w:val="clear" w:pos="1429"/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65AB">
        <w:rPr>
          <w:rFonts w:ascii="Times New Roman" w:hAnsi="Times New Roman"/>
          <w:sz w:val="28"/>
          <w:szCs w:val="28"/>
        </w:rPr>
        <w:t>приобретение первых практических навыков по избранной специальности;</w:t>
      </w:r>
    </w:p>
    <w:p w:rsidR="00D10327" w:rsidRPr="00164DB2" w:rsidRDefault="00D10327" w:rsidP="00F71B03">
      <w:pPr>
        <w:pStyle w:val="ListParagraph"/>
        <w:numPr>
          <w:ilvl w:val="0"/>
          <w:numId w:val="1"/>
        </w:numPr>
        <w:tabs>
          <w:tab w:val="clear" w:pos="1429"/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4DB2">
        <w:rPr>
          <w:rFonts w:ascii="Times New Roman" w:hAnsi="Times New Roman"/>
          <w:sz w:val="28"/>
          <w:szCs w:val="28"/>
        </w:rPr>
        <w:t>ознакомление с методами анализа объектов природного и технического происхождения;</w:t>
      </w:r>
      <w:r w:rsidR="00164DB2" w:rsidRPr="00164DB2">
        <w:rPr>
          <w:rFonts w:ascii="Times New Roman" w:hAnsi="Times New Roman"/>
          <w:sz w:val="28"/>
          <w:szCs w:val="28"/>
        </w:rPr>
        <w:t xml:space="preserve"> </w:t>
      </w:r>
      <w:r w:rsidRPr="00164DB2">
        <w:rPr>
          <w:rFonts w:ascii="Times New Roman" w:hAnsi="Times New Roman"/>
          <w:sz w:val="28"/>
          <w:szCs w:val="28"/>
        </w:rPr>
        <w:t>подготовк</w:t>
      </w:r>
      <w:r w:rsidR="00164DB2">
        <w:rPr>
          <w:rFonts w:ascii="Times New Roman" w:hAnsi="Times New Roman"/>
          <w:sz w:val="28"/>
          <w:szCs w:val="28"/>
        </w:rPr>
        <w:t>ой</w:t>
      </w:r>
      <w:r w:rsidRPr="00164DB2">
        <w:rPr>
          <w:rFonts w:ascii="Times New Roman" w:hAnsi="Times New Roman"/>
          <w:sz w:val="28"/>
          <w:szCs w:val="28"/>
        </w:rPr>
        <w:t xml:space="preserve"> объектов исследований;</w:t>
      </w:r>
    </w:p>
    <w:p w:rsidR="00D10327" w:rsidRPr="002F65AB" w:rsidRDefault="00D10327" w:rsidP="00F71B03">
      <w:pPr>
        <w:pStyle w:val="ListParagraph"/>
        <w:numPr>
          <w:ilvl w:val="0"/>
          <w:numId w:val="1"/>
        </w:numPr>
        <w:tabs>
          <w:tab w:val="clear" w:pos="1429"/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65AB">
        <w:rPr>
          <w:rFonts w:ascii="Times New Roman" w:hAnsi="Times New Roman"/>
          <w:sz w:val="28"/>
          <w:szCs w:val="28"/>
        </w:rPr>
        <w:t xml:space="preserve">получение навыков работы </w:t>
      </w:r>
      <w:r w:rsidR="00164DB2">
        <w:rPr>
          <w:rFonts w:ascii="Times New Roman" w:hAnsi="Times New Roman"/>
          <w:sz w:val="28"/>
          <w:szCs w:val="28"/>
        </w:rPr>
        <w:t>в учебных</w:t>
      </w:r>
      <w:r w:rsidRPr="002F65AB">
        <w:rPr>
          <w:rFonts w:ascii="Times New Roman" w:hAnsi="Times New Roman"/>
          <w:sz w:val="28"/>
          <w:szCs w:val="28"/>
        </w:rPr>
        <w:t xml:space="preserve"> и научно-исследовательских лаборатори</w:t>
      </w:r>
      <w:r w:rsidR="00164DB2">
        <w:rPr>
          <w:rFonts w:ascii="Times New Roman" w:hAnsi="Times New Roman"/>
          <w:sz w:val="28"/>
          <w:szCs w:val="28"/>
        </w:rPr>
        <w:t>ях химического профиля</w:t>
      </w:r>
      <w:r w:rsidRPr="002F65AB">
        <w:rPr>
          <w:rFonts w:ascii="Times New Roman" w:hAnsi="Times New Roman"/>
          <w:sz w:val="28"/>
          <w:szCs w:val="28"/>
        </w:rPr>
        <w:t>;</w:t>
      </w:r>
    </w:p>
    <w:p w:rsidR="00D10327" w:rsidRPr="00164DB2" w:rsidRDefault="00164DB2" w:rsidP="00F71B03">
      <w:pPr>
        <w:pStyle w:val="ListParagraph"/>
        <w:numPr>
          <w:ilvl w:val="0"/>
          <w:numId w:val="1"/>
        </w:numPr>
        <w:tabs>
          <w:tab w:val="clear" w:pos="1429"/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4DB2">
        <w:rPr>
          <w:rFonts w:ascii="Times New Roman" w:hAnsi="Times New Roman"/>
          <w:sz w:val="28"/>
          <w:szCs w:val="28"/>
        </w:rPr>
        <w:t xml:space="preserve">получение навыков </w:t>
      </w:r>
      <w:r w:rsidRPr="00164DB2">
        <w:rPr>
          <w:rFonts w:ascii="Times New Roman" w:hAnsi="Times New Roman"/>
          <w:sz w:val="28"/>
          <w:szCs w:val="28"/>
        </w:rPr>
        <w:t xml:space="preserve">информационного поиска по заданной теме, </w:t>
      </w:r>
      <w:r w:rsidR="00D10327" w:rsidRPr="00164DB2">
        <w:rPr>
          <w:rFonts w:ascii="Times New Roman" w:hAnsi="Times New Roman"/>
          <w:sz w:val="28"/>
          <w:szCs w:val="28"/>
        </w:rPr>
        <w:t>обработк</w:t>
      </w:r>
      <w:r w:rsidRPr="00164DB2">
        <w:rPr>
          <w:rFonts w:ascii="Times New Roman" w:hAnsi="Times New Roman"/>
          <w:sz w:val="28"/>
          <w:szCs w:val="28"/>
        </w:rPr>
        <w:t>и</w:t>
      </w:r>
      <w:r w:rsidR="00D10327" w:rsidRPr="00164DB2">
        <w:rPr>
          <w:rFonts w:ascii="Times New Roman" w:hAnsi="Times New Roman"/>
          <w:sz w:val="28"/>
          <w:szCs w:val="28"/>
        </w:rPr>
        <w:t xml:space="preserve"> результатов эксперимента</w:t>
      </w:r>
      <w:r w:rsidRPr="00164DB2">
        <w:rPr>
          <w:rFonts w:ascii="Times New Roman" w:hAnsi="Times New Roman"/>
          <w:sz w:val="28"/>
          <w:szCs w:val="28"/>
        </w:rPr>
        <w:t xml:space="preserve">, </w:t>
      </w:r>
      <w:r w:rsidR="00D10327" w:rsidRPr="00164DB2">
        <w:rPr>
          <w:rFonts w:ascii="Times New Roman" w:hAnsi="Times New Roman"/>
          <w:sz w:val="28"/>
          <w:szCs w:val="28"/>
        </w:rPr>
        <w:t>подготовк</w:t>
      </w:r>
      <w:r>
        <w:rPr>
          <w:rFonts w:ascii="Times New Roman" w:hAnsi="Times New Roman"/>
          <w:sz w:val="28"/>
          <w:szCs w:val="28"/>
        </w:rPr>
        <w:t>и</w:t>
      </w:r>
      <w:r w:rsidR="00D10327" w:rsidRPr="00164DB2">
        <w:rPr>
          <w:rFonts w:ascii="Times New Roman" w:hAnsi="Times New Roman"/>
          <w:sz w:val="28"/>
          <w:szCs w:val="28"/>
        </w:rPr>
        <w:t xml:space="preserve"> отчета о выполненной работе;</w:t>
      </w:r>
      <w:r>
        <w:rPr>
          <w:rFonts w:ascii="Times New Roman" w:hAnsi="Times New Roman"/>
          <w:sz w:val="28"/>
          <w:szCs w:val="28"/>
        </w:rPr>
        <w:t xml:space="preserve"> выступления с докладом по результатам исследования.</w:t>
      </w:r>
    </w:p>
    <w:p w:rsidR="00164DB2" w:rsidRPr="00164DB2" w:rsidRDefault="00164DB2" w:rsidP="00F71B03">
      <w:pPr>
        <w:pStyle w:val="ListParagraph"/>
        <w:numPr>
          <w:ilvl w:val="0"/>
          <w:numId w:val="1"/>
        </w:numPr>
        <w:tabs>
          <w:tab w:val="clear" w:pos="1429"/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4DB2">
        <w:rPr>
          <w:rFonts w:ascii="Times New Roman" w:hAnsi="Times New Roman"/>
          <w:sz w:val="28"/>
          <w:szCs w:val="28"/>
        </w:rPr>
        <w:t>ознакомление с реальным технологическим процессом, работой предприяти</w:t>
      </w:r>
      <w:r w:rsidRPr="00164DB2">
        <w:rPr>
          <w:rFonts w:ascii="Times New Roman" w:hAnsi="Times New Roman"/>
          <w:sz w:val="28"/>
          <w:szCs w:val="28"/>
        </w:rPr>
        <w:t xml:space="preserve">й и </w:t>
      </w:r>
      <w:r w:rsidRPr="00164DB2">
        <w:rPr>
          <w:rFonts w:ascii="Times New Roman" w:hAnsi="Times New Roman"/>
          <w:sz w:val="28"/>
          <w:szCs w:val="28"/>
        </w:rPr>
        <w:t>лаборатори</w:t>
      </w:r>
      <w:r w:rsidRPr="00164DB2">
        <w:rPr>
          <w:rFonts w:ascii="Times New Roman" w:hAnsi="Times New Roman"/>
          <w:sz w:val="28"/>
          <w:szCs w:val="28"/>
        </w:rPr>
        <w:t>й</w:t>
      </w:r>
      <w:r w:rsidRPr="00164DB2">
        <w:rPr>
          <w:rFonts w:ascii="Times New Roman" w:hAnsi="Times New Roman"/>
          <w:sz w:val="28"/>
          <w:szCs w:val="28"/>
        </w:rPr>
        <w:t xml:space="preserve"> химического профиля;</w:t>
      </w:r>
    </w:p>
    <w:p w:rsidR="00D10327" w:rsidRDefault="00D10327" w:rsidP="00F71B03">
      <w:pPr>
        <w:pStyle w:val="ListParagraph"/>
        <w:numPr>
          <w:ilvl w:val="0"/>
          <w:numId w:val="1"/>
        </w:numPr>
        <w:tabs>
          <w:tab w:val="clear" w:pos="1429"/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65AB">
        <w:rPr>
          <w:rFonts w:ascii="Times New Roman" w:hAnsi="Times New Roman"/>
          <w:sz w:val="28"/>
          <w:szCs w:val="28"/>
        </w:rPr>
        <w:t xml:space="preserve">приобретение опыта </w:t>
      </w:r>
      <w:r w:rsidR="00164DB2">
        <w:rPr>
          <w:rFonts w:ascii="Times New Roman" w:hAnsi="Times New Roman"/>
          <w:sz w:val="28"/>
          <w:szCs w:val="28"/>
        </w:rPr>
        <w:t xml:space="preserve">коллективной, </w:t>
      </w:r>
      <w:r w:rsidRPr="002F65AB">
        <w:rPr>
          <w:rFonts w:ascii="Times New Roman" w:hAnsi="Times New Roman"/>
          <w:sz w:val="28"/>
          <w:szCs w:val="28"/>
        </w:rPr>
        <w:t>организаторской и воспитательной работы</w:t>
      </w:r>
      <w:r w:rsidR="00164DB2">
        <w:rPr>
          <w:rFonts w:ascii="Times New Roman" w:hAnsi="Times New Roman"/>
          <w:sz w:val="28"/>
          <w:szCs w:val="28"/>
        </w:rPr>
        <w:t xml:space="preserve"> в группе студентов</w:t>
      </w:r>
      <w:r>
        <w:rPr>
          <w:rFonts w:ascii="Times New Roman" w:hAnsi="Times New Roman"/>
          <w:sz w:val="28"/>
          <w:szCs w:val="28"/>
        </w:rPr>
        <w:t>.</w:t>
      </w:r>
    </w:p>
    <w:p w:rsidR="0044146D" w:rsidRDefault="0044146D" w:rsidP="00F71B03">
      <w:pPr>
        <w:spacing w:line="360" w:lineRule="auto"/>
        <w:ind w:firstLine="709"/>
        <w:jc w:val="center"/>
        <w:rPr>
          <w:b/>
          <w:szCs w:val="28"/>
        </w:rPr>
      </w:pPr>
      <w:r>
        <w:rPr>
          <w:b/>
          <w:szCs w:val="28"/>
        </w:rPr>
        <w:br w:type="page"/>
      </w:r>
    </w:p>
    <w:p w:rsidR="00BF3A32" w:rsidRPr="00A055D9" w:rsidRDefault="00BF3A32" w:rsidP="00F05F9F">
      <w:pPr>
        <w:pStyle w:val="3"/>
        <w:spacing w:after="240"/>
      </w:pPr>
      <w:bookmarkStart w:id="2" w:name="_Toc327223686"/>
      <w:r w:rsidRPr="00A055D9">
        <w:lastRenderedPageBreak/>
        <w:t>Место и время проведения практики</w:t>
      </w:r>
      <w:bookmarkEnd w:id="2"/>
    </w:p>
    <w:p w:rsidR="00BF3A32" w:rsidRDefault="00BF3A32" w:rsidP="00F71B03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Учеб</w:t>
      </w:r>
      <w:r w:rsidRPr="002F65AB">
        <w:rPr>
          <w:szCs w:val="28"/>
        </w:rPr>
        <w:t xml:space="preserve">ная практика проводится на </w:t>
      </w:r>
      <w:r>
        <w:rPr>
          <w:szCs w:val="28"/>
        </w:rPr>
        <w:t>1</w:t>
      </w:r>
      <w:r w:rsidRPr="002F65AB">
        <w:rPr>
          <w:szCs w:val="28"/>
        </w:rPr>
        <w:t xml:space="preserve"> курсе после </w:t>
      </w:r>
      <w:r>
        <w:rPr>
          <w:szCs w:val="28"/>
        </w:rPr>
        <w:t>2</w:t>
      </w:r>
      <w:r w:rsidR="00F71B03">
        <w:rPr>
          <w:szCs w:val="28"/>
        </w:rPr>
        <w:t xml:space="preserve"> </w:t>
      </w:r>
      <w:r w:rsidRPr="002F65AB">
        <w:rPr>
          <w:szCs w:val="28"/>
        </w:rPr>
        <w:t xml:space="preserve">семестра в течение </w:t>
      </w:r>
      <w:r>
        <w:rPr>
          <w:szCs w:val="28"/>
        </w:rPr>
        <w:t>2</w:t>
      </w:r>
      <w:r w:rsidRPr="002F65AB">
        <w:rPr>
          <w:szCs w:val="28"/>
        </w:rPr>
        <w:t xml:space="preserve"> недель</w:t>
      </w:r>
      <w:r>
        <w:rPr>
          <w:szCs w:val="28"/>
        </w:rPr>
        <w:t xml:space="preserve">, на базе химических лабораторий Института математики, естественных наук и информационных технологий </w:t>
      </w:r>
      <w:proofErr w:type="spellStart"/>
      <w:r>
        <w:rPr>
          <w:szCs w:val="28"/>
        </w:rPr>
        <w:t>ТюмГУ</w:t>
      </w:r>
      <w:proofErr w:type="spellEnd"/>
      <w:r w:rsidRPr="002F65AB">
        <w:rPr>
          <w:szCs w:val="28"/>
        </w:rPr>
        <w:t xml:space="preserve">. </w:t>
      </w:r>
      <w:r>
        <w:rPr>
          <w:szCs w:val="28"/>
        </w:rPr>
        <w:t xml:space="preserve"> Для знакомства с предприятиями и </w:t>
      </w:r>
      <w:proofErr w:type="gramStart"/>
      <w:r>
        <w:rPr>
          <w:szCs w:val="28"/>
        </w:rPr>
        <w:t>научно-исследовательским</w:t>
      </w:r>
      <w:proofErr w:type="gramEnd"/>
      <w:r>
        <w:rPr>
          <w:szCs w:val="28"/>
        </w:rPr>
        <w:t xml:space="preserve"> лабораториями химического профиля организуются экскурсии.</w:t>
      </w:r>
    </w:p>
    <w:p w:rsidR="00BF3A32" w:rsidRDefault="00BF3A32" w:rsidP="00F71B03">
      <w:pPr>
        <w:spacing w:line="360" w:lineRule="auto"/>
        <w:ind w:firstLine="709"/>
        <w:jc w:val="both"/>
        <w:rPr>
          <w:szCs w:val="28"/>
        </w:rPr>
      </w:pPr>
      <w:r w:rsidRPr="002F65AB">
        <w:rPr>
          <w:szCs w:val="28"/>
        </w:rPr>
        <w:t xml:space="preserve">По окончании практики </w:t>
      </w:r>
      <w:r>
        <w:rPr>
          <w:szCs w:val="28"/>
        </w:rPr>
        <w:t>студенты</w:t>
      </w:r>
      <w:r w:rsidRPr="002F65AB">
        <w:rPr>
          <w:szCs w:val="28"/>
        </w:rPr>
        <w:t xml:space="preserve"> </w:t>
      </w:r>
      <w:r w:rsidR="00F71B03">
        <w:rPr>
          <w:szCs w:val="28"/>
        </w:rPr>
        <w:t xml:space="preserve">готовят индивидуальные и групповые </w:t>
      </w:r>
      <w:r w:rsidRPr="002F65AB">
        <w:rPr>
          <w:szCs w:val="28"/>
        </w:rPr>
        <w:t>отч</w:t>
      </w:r>
      <w:r w:rsidR="00F71B03">
        <w:rPr>
          <w:szCs w:val="28"/>
        </w:rPr>
        <w:t>еты</w:t>
      </w:r>
      <w:r w:rsidRPr="002F65AB">
        <w:rPr>
          <w:szCs w:val="28"/>
        </w:rPr>
        <w:t xml:space="preserve"> о проделанной работе</w:t>
      </w:r>
      <w:r w:rsidR="00F71B03">
        <w:rPr>
          <w:szCs w:val="28"/>
        </w:rPr>
        <w:t>, обсуждают их</w:t>
      </w:r>
      <w:r w:rsidRPr="002F65AB">
        <w:rPr>
          <w:szCs w:val="28"/>
        </w:rPr>
        <w:t xml:space="preserve"> </w:t>
      </w:r>
      <w:r>
        <w:rPr>
          <w:szCs w:val="28"/>
        </w:rPr>
        <w:t>на итоговой конференции.</w:t>
      </w:r>
      <w:r w:rsidRPr="002F65AB">
        <w:rPr>
          <w:szCs w:val="28"/>
        </w:rPr>
        <w:t xml:space="preserve"> </w:t>
      </w:r>
      <w:r w:rsidRPr="002F65AB">
        <w:rPr>
          <w:szCs w:val="28"/>
        </w:rPr>
        <w:t xml:space="preserve">Общая трудоемкость учебной практики составляет </w:t>
      </w:r>
      <w:r>
        <w:rPr>
          <w:szCs w:val="28"/>
        </w:rPr>
        <w:t>72</w:t>
      </w:r>
      <w:r w:rsidRPr="002F65AB">
        <w:rPr>
          <w:szCs w:val="28"/>
        </w:rPr>
        <w:t xml:space="preserve"> час</w:t>
      </w:r>
      <w:r>
        <w:rPr>
          <w:szCs w:val="28"/>
        </w:rPr>
        <w:t>а (1 зачетная единица)</w:t>
      </w:r>
      <w:r w:rsidR="00F71B03">
        <w:rPr>
          <w:szCs w:val="28"/>
        </w:rPr>
        <w:t>.</w:t>
      </w:r>
    </w:p>
    <w:p w:rsidR="0044146D" w:rsidRDefault="0044146D" w:rsidP="00F71B03">
      <w:pPr>
        <w:spacing w:line="360" w:lineRule="auto"/>
        <w:ind w:firstLine="709"/>
        <w:jc w:val="both"/>
        <w:rPr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4119"/>
        <w:gridCol w:w="2118"/>
      </w:tblGrid>
      <w:tr w:rsidR="00BF3A32" w:rsidRPr="00F71B03" w:rsidTr="00BF3A32">
        <w:trPr>
          <w:cantSplit/>
          <w:trHeight w:val="970"/>
        </w:trPr>
        <w:tc>
          <w:tcPr>
            <w:tcW w:w="648" w:type="dxa"/>
            <w:vAlign w:val="center"/>
          </w:tcPr>
          <w:p w:rsidR="00BF3A32" w:rsidRPr="00F71B03" w:rsidRDefault="00BF3A32" w:rsidP="00F71B03">
            <w:pPr>
              <w:jc w:val="center"/>
              <w:rPr>
                <w:b/>
                <w:sz w:val="24"/>
                <w:szCs w:val="24"/>
              </w:rPr>
            </w:pPr>
            <w:r w:rsidRPr="00F71B03">
              <w:rPr>
                <w:b/>
                <w:sz w:val="24"/>
                <w:szCs w:val="24"/>
              </w:rPr>
              <w:t>№</w:t>
            </w:r>
            <w:proofErr w:type="gramStart"/>
            <w:r w:rsidRPr="00F71B03">
              <w:rPr>
                <w:b/>
                <w:sz w:val="24"/>
                <w:szCs w:val="24"/>
              </w:rPr>
              <w:t>п</w:t>
            </w:r>
            <w:proofErr w:type="gramEnd"/>
            <w:r w:rsidRPr="00F71B03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721" w:type="dxa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BF3A32" w:rsidRPr="00F71B03" w:rsidRDefault="00BF3A32" w:rsidP="00F71B03">
            <w:pPr>
              <w:jc w:val="center"/>
              <w:rPr>
                <w:b/>
                <w:sz w:val="24"/>
                <w:szCs w:val="24"/>
              </w:rPr>
            </w:pPr>
            <w:r w:rsidRPr="00F71B03">
              <w:rPr>
                <w:b/>
                <w:sz w:val="24"/>
                <w:szCs w:val="24"/>
              </w:rPr>
              <w:t>Разделы (этапы) практики</w:t>
            </w:r>
          </w:p>
        </w:tc>
        <w:tc>
          <w:tcPr>
            <w:tcW w:w="4119" w:type="dxa"/>
            <w:vAlign w:val="center"/>
          </w:tcPr>
          <w:p w:rsidR="00BF3A32" w:rsidRPr="00F71B03" w:rsidRDefault="00BF3A32" w:rsidP="00F71B03">
            <w:pPr>
              <w:jc w:val="center"/>
              <w:rPr>
                <w:b/>
                <w:sz w:val="24"/>
                <w:szCs w:val="24"/>
              </w:rPr>
            </w:pPr>
            <w:r w:rsidRPr="00F71B03">
              <w:rPr>
                <w:b/>
                <w:sz w:val="24"/>
                <w:szCs w:val="24"/>
              </w:rPr>
              <w:t xml:space="preserve">Виды работы на практике, включая самостоятельную работу студентов </w:t>
            </w:r>
          </w:p>
        </w:tc>
        <w:tc>
          <w:tcPr>
            <w:tcW w:w="2118" w:type="dxa"/>
            <w:vAlign w:val="center"/>
          </w:tcPr>
          <w:p w:rsidR="00BF3A32" w:rsidRPr="00F71B03" w:rsidRDefault="00F71B03" w:rsidP="00F71B03">
            <w:pPr>
              <w:jc w:val="center"/>
              <w:rPr>
                <w:b/>
                <w:sz w:val="24"/>
                <w:szCs w:val="24"/>
              </w:rPr>
            </w:pPr>
            <w:r w:rsidRPr="00F71B03">
              <w:rPr>
                <w:b/>
                <w:sz w:val="24"/>
                <w:szCs w:val="24"/>
              </w:rPr>
              <w:t>Время проведения</w:t>
            </w:r>
          </w:p>
        </w:tc>
      </w:tr>
      <w:tr w:rsidR="00BF3A32" w:rsidRPr="00F71B03" w:rsidTr="00BF3A32">
        <w:tc>
          <w:tcPr>
            <w:tcW w:w="648" w:type="dxa"/>
          </w:tcPr>
          <w:p w:rsidR="00BF3A32" w:rsidRPr="00F71B03" w:rsidRDefault="00BF3A32" w:rsidP="00F71B03">
            <w:pPr>
              <w:rPr>
                <w:sz w:val="24"/>
                <w:szCs w:val="24"/>
              </w:rPr>
            </w:pPr>
            <w:r w:rsidRPr="00F71B03">
              <w:rPr>
                <w:sz w:val="24"/>
                <w:szCs w:val="24"/>
              </w:rPr>
              <w:t>1</w:t>
            </w:r>
          </w:p>
        </w:tc>
        <w:tc>
          <w:tcPr>
            <w:tcW w:w="2721" w:type="dxa"/>
          </w:tcPr>
          <w:p w:rsidR="00BF3A32" w:rsidRPr="00F71B03" w:rsidRDefault="00BF3A32" w:rsidP="00F71B03">
            <w:pPr>
              <w:rPr>
                <w:sz w:val="24"/>
                <w:szCs w:val="24"/>
              </w:rPr>
            </w:pPr>
            <w:r w:rsidRPr="00F71B03">
              <w:rPr>
                <w:sz w:val="24"/>
                <w:szCs w:val="24"/>
              </w:rPr>
              <w:t>Подготовительный этап</w:t>
            </w:r>
          </w:p>
        </w:tc>
        <w:tc>
          <w:tcPr>
            <w:tcW w:w="4119" w:type="dxa"/>
          </w:tcPr>
          <w:p w:rsidR="00BF3A32" w:rsidRPr="00F71B03" w:rsidRDefault="00BF3A32" w:rsidP="00F71B03">
            <w:pPr>
              <w:rPr>
                <w:sz w:val="24"/>
                <w:szCs w:val="24"/>
              </w:rPr>
            </w:pPr>
            <w:r w:rsidRPr="00F71B03">
              <w:rPr>
                <w:sz w:val="24"/>
                <w:szCs w:val="24"/>
              </w:rPr>
              <w:t>Организационное собрание</w:t>
            </w:r>
            <w:r w:rsidR="00F71B03" w:rsidRPr="00F71B03">
              <w:rPr>
                <w:sz w:val="24"/>
                <w:szCs w:val="24"/>
              </w:rPr>
              <w:t>, п</w:t>
            </w:r>
            <w:r w:rsidR="00F71B03" w:rsidRPr="00F71B03">
              <w:rPr>
                <w:sz w:val="24"/>
                <w:szCs w:val="24"/>
              </w:rPr>
              <w:t>олучение задания</w:t>
            </w:r>
            <w:r w:rsidR="00F71B03" w:rsidRPr="00F71B03">
              <w:rPr>
                <w:sz w:val="24"/>
                <w:szCs w:val="24"/>
              </w:rPr>
              <w:t>, и</w:t>
            </w:r>
            <w:r w:rsidRPr="00F71B03">
              <w:rPr>
                <w:sz w:val="24"/>
                <w:szCs w:val="24"/>
              </w:rPr>
              <w:t xml:space="preserve">нструктаж по технике безопасности. </w:t>
            </w:r>
          </w:p>
        </w:tc>
        <w:tc>
          <w:tcPr>
            <w:tcW w:w="2118" w:type="dxa"/>
          </w:tcPr>
          <w:p w:rsidR="00BF3A32" w:rsidRPr="00F71B03" w:rsidRDefault="00BF3A32" w:rsidP="00F71B03">
            <w:pPr>
              <w:rPr>
                <w:sz w:val="24"/>
                <w:szCs w:val="24"/>
              </w:rPr>
            </w:pPr>
          </w:p>
        </w:tc>
      </w:tr>
      <w:tr w:rsidR="00BF3A32" w:rsidRPr="00F71B03" w:rsidTr="00BF3A32">
        <w:tc>
          <w:tcPr>
            <w:tcW w:w="648" w:type="dxa"/>
          </w:tcPr>
          <w:p w:rsidR="00BF3A32" w:rsidRPr="00F71B03" w:rsidRDefault="00BF3A32" w:rsidP="00F71B03">
            <w:pPr>
              <w:rPr>
                <w:sz w:val="24"/>
                <w:szCs w:val="24"/>
              </w:rPr>
            </w:pPr>
            <w:r w:rsidRPr="00F71B03">
              <w:rPr>
                <w:sz w:val="24"/>
                <w:szCs w:val="24"/>
              </w:rPr>
              <w:t>2</w:t>
            </w:r>
          </w:p>
        </w:tc>
        <w:tc>
          <w:tcPr>
            <w:tcW w:w="2721" w:type="dxa"/>
          </w:tcPr>
          <w:p w:rsidR="00BF3A32" w:rsidRPr="00F71B03" w:rsidRDefault="00BF3A32" w:rsidP="00F71B03">
            <w:pPr>
              <w:rPr>
                <w:sz w:val="24"/>
                <w:szCs w:val="24"/>
              </w:rPr>
            </w:pPr>
            <w:r w:rsidRPr="00F71B03">
              <w:rPr>
                <w:sz w:val="24"/>
                <w:szCs w:val="24"/>
              </w:rPr>
              <w:t>Экспериментальный (исследовательский) этап</w:t>
            </w:r>
          </w:p>
        </w:tc>
        <w:tc>
          <w:tcPr>
            <w:tcW w:w="4119" w:type="dxa"/>
          </w:tcPr>
          <w:p w:rsidR="00BF3A32" w:rsidRPr="00F71B03" w:rsidRDefault="00F71B03" w:rsidP="00F71B03">
            <w:pPr>
              <w:rPr>
                <w:sz w:val="24"/>
                <w:szCs w:val="24"/>
              </w:rPr>
            </w:pPr>
            <w:r w:rsidRPr="00F71B03">
              <w:rPr>
                <w:sz w:val="24"/>
                <w:szCs w:val="24"/>
              </w:rPr>
              <w:t>Работа в лабораториях, выполнение исследовательского практикума по заданной теме</w:t>
            </w:r>
          </w:p>
        </w:tc>
        <w:tc>
          <w:tcPr>
            <w:tcW w:w="2118" w:type="dxa"/>
          </w:tcPr>
          <w:p w:rsidR="00BF3A32" w:rsidRPr="00F71B03" w:rsidRDefault="00BF3A32" w:rsidP="00F71B03">
            <w:pPr>
              <w:rPr>
                <w:sz w:val="24"/>
                <w:szCs w:val="24"/>
              </w:rPr>
            </w:pPr>
            <w:r w:rsidRPr="00F71B03">
              <w:rPr>
                <w:sz w:val="24"/>
                <w:szCs w:val="24"/>
              </w:rPr>
              <w:t>1 неделя практики</w:t>
            </w:r>
          </w:p>
        </w:tc>
      </w:tr>
      <w:tr w:rsidR="00BF3A32" w:rsidRPr="00F71B03" w:rsidTr="00BF3A32">
        <w:tc>
          <w:tcPr>
            <w:tcW w:w="648" w:type="dxa"/>
          </w:tcPr>
          <w:p w:rsidR="00BF3A32" w:rsidRPr="00F71B03" w:rsidRDefault="00BF3A32" w:rsidP="00F71B03">
            <w:pPr>
              <w:rPr>
                <w:sz w:val="24"/>
                <w:szCs w:val="24"/>
              </w:rPr>
            </w:pPr>
            <w:r w:rsidRPr="00F71B03">
              <w:rPr>
                <w:sz w:val="24"/>
                <w:szCs w:val="24"/>
              </w:rPr>
              <w:t>3</w:t>
            </w:r>
          </w:p>
        </w:tc>
        <w:tc>
          <w:tcPr>
            <w:tcW w:w="2721" w:type="dxa"/>
          </w:tcPr>
          <w:p w:rsidR="00BF3A32" w:rsidRPr="00F71B03" w:rsidRDefault="00F71B03" w:rsidP="00F71B03">
            <w:pPr>
              <w:rPr>
                <w:sz w:val="24"/>
                <w:szCs w:val="24"/>
              </w:rPr>
            </w:pPr>
            <w:r w:rsidRPr="00F71B03">
              <w:rPr>
                <w:sz w:val="24"/>
                <w:szCs w:val="24"/>
              </w:rPr>
              <w:t>Теоретический этап</w:t>
            </w:r>
          </w:p>
        </w:tc>
        <w:tc>
          <w:tcPr>
            <w:tcW w:w="4119" w:type="dxa"/>
          </w:tcPr>
          <w:p w:rsidR="00BF3A32" w:rsidRPr="00F71B03" w:rsidRDefault="00BF3A32" w:rsidP="00F71B03">
            <w:pPr>
              <w:rPr>
                <w:sz w:val="24"/>
                <w:szCs w:val="24"/>
              </w:rPr>
            </w:pPr>
            <w:r w:rsidRPr="00F71B03">
              <w:rPr>
                <w:sz w:val="24"/>
                <w:szCs w:val="24"/>
              </w:rPr>
              <w:t>Обработка и систематизация фактического и литературного материала</w:t>
            </w:r>
            <w:r w:rsidR="00F71B03" w:rsidRPr="00F71B03">
              <w:rPr>
                <w:sz w:val="24"/>
                <w:szCs w:val="24"/>
              </w:rPr>
              <w:t xml:space="preserve">. </w:t>
            </w:r>
            <w:r w:rsidR="00F71B03" w:rsidRPr="00F71B03">
              <w:rPr>
                <w:sz w:val="24"/>
                <w:szCs w:val="24"/>
              </w:rPr>
              <w:t>Подготовка отчета по практике.</w:t>
            </w:r>
          </w:p>
        </w:tc>
        <w:tc>
          <w:tcPr>
            <w:tcW w:w="2118" w:type="dxa"/>
          </w:tcPr>
          <w:p w:rsidR="00BF3A32" w:rsidRPr="00F71B03" w:rsidRDefault="00BF3A32" w:rsidP="00F71B03">
            <w:pPr>
              <w:rPr>
                <w:sz w:val="24"/>
                <w:szCs w:val="24"/>
              </w:rPr>
            </w:pPr>
            <w:r w:rsidRPr="00F71B03">
              <w:rPr>
                <w:sz w:val="24"/>
                <w:szCs w:val="24"/>
              </w:rPr>
              <w:t>2 неделя практики</w:t>
            </w:r>
          </w:p>
        </w:tc>
      </w:tr>
      <w:tr w:rsidR="00BF3A32" w:rsidRPr="00F71B03" w:rsidTr="00BF3A32">
        <w:tc>
          <w:tcPr>
            <w:tcW w:w="648" w:type="dxa"/>
          </w:tcPr>
          <w:p w:rsidR="00BF3A32" w:rsidRPr="00F71B03" w:rsidRDefault="00BF3A32" w:rsidP="0044146D">
            <w:pPr>
              <w:spacing w:before="120" w:after="120"/>
              <w:rPr>
                <w:sz w:val="24"/>
                <w:szCs w:val="24"/>
              </w:rPr>
            </w:pPr>
            <w:r w:rsidRPr="00F71B03">
              <w:rPr>
                <w:sz w:val="24"/>
                <w:szCs w:val="24"/>
              </w:rPr>
              <w:t>4</w:t>
            </w:r>
          </w:p>
        </w:tc>
        <w:tc>
          <w:tcPr>
            <w:tcW w:w="2721" w:type="dxa"/>
          </w:tcPr>
          <w:p w:rsidR="00BF3A32" w:rsidRPr="00F71B03" w:rsidRDefault="00BF3A32" w:rsidP="0044146D">
            <w:pPr>
              <w:spacing w:before="120" w:after="120"/>
              <w:rPr>
                <w:sz w:val="24"/>
                <w:szCs w:val="24"/>
              </w:rPr>
            </w:pPr>
            <w:r w:rsidRPr="00F71B03">
              <w:rPr>
                <w:sz w:val="24"/>
                <w:szCs w:val="24"/>
              </w:rPr>
              <w:t>Заключительный</w:t>
            </w:r>
          </w:p>
        </w:tc>
        <w:tc>
          <w:tcPr>
            <w:tcW w:w="4119" w:type="dxa"/>
          </w:tcPr>
          <w:p w:rsidR="00BF3A32" w:rsidRPr="00F71B03" w:rsidRDefault="00F71B03" w:rsidP="0044146D">
            <w:pPr>
              <w:spacing w:before="120" w:after="120"/>
              <w:rPr>
                <w:sz w:val="24"/>
                <w:szCs w:val="24"/>
              </w:rPr>
            </w:pPr>
            <w:r w:rsidRPr="00F71B03">
              <w:rPr>
                <w:sz w:val="24"/>
                <w:szCs w:val="24"/>
              </w:rPr>
              <w:t>Итоговая конференция.</w:t>
            </w:r>
          </w:p>
        </w:tc>
        <w:tc>
          <w:tcPr>
            <w:tcW w:w="2118" w:type="dxa"/>
          </w:tcPr>
          <w:p w:rsidR="00BF3A32" w:rsidRPr="00F71B03" w:rsidRDefault="00BF3A32" w:rsidP="0044146D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:rsidR="0044146D" w:rsidRDefault="0044146D" w:rsidP="00BF3A32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br w:type="page"/>
      </w:r>
    </w:p>
    <w:p w:rsidR="00BF3A32" w:rsidRDefault="0044146D" w:rsidP="00F05F9F">
      <w:pPr>
        <w:pStyle w:val="2"/>
        <w:jc w:val="center"/>
      </w:pPr>
      <w:bookmarkStart w:id="3" w:name="_Toc327223687"/>
      <w:r w:rsidRPr="0044146D">
        <w:lastRenderedPageBreak/>
        <w:t>Исследовательский практикум</w:t>
      </w:r>
      <w:r w:rsidR="00793E70">
        <w:t xml:space="preserve"> </w:t>
      </w:r>
      <w:r w:rsidRPr="0044146D">
        <w:t>«Вода и почва Тюмени»</w:t>
      </w:r>
      <w:bookmarkEnd w:id="3"/>
    </w:p>
    <w:p w:rsidR="00793E70" w:rsidRPr="00A055D9" w:rsidRDefault="00793E70" w:rsidP="00A055D9">
      <w:pPr>
        <w:pStyle w:val="3"/>
      </w:pPr>
      <w:bookmarkStart w:id="4" w:name="_Toc327223688"/>
      <w:r w:rsidRPr="00A055D9">
        <w:t>Литературный обзор</w:t>
      </w:r>
      <w:bookmarkEnd w:id="4"/>
    </w:p>
    <w:p w:rsidR="0044146D" w:rsidRPr="00A055D9" w:rsidRDefault="00DF4481" w:rsidP="00A055D9">
      <w:pPr>
        <w:pStyle w:val="3"/>
      </w:pPr>
      <w:bookmarkStart w:id="5" w:name="_Toc327223689"/>
      <w:r w:rsidRPr="00A055D9">
        <w:t>1. Экологическая характеристика состояния воздушной среды, вод и почвы в Тюмени.</w:t>
      </w:r>
      <w:bookmarkEnd w:id="5"/>
    </w:p>
    <w:p w:rsidR="00DF4481" w:rsidRPr="00F05F9F" w:rsidRDefault="00DF4481" w:rsidP="00DF4481">
      <w:pPr>
        <w:spacing w:after="120" w:line="360" w:lineRule="auto"/>
        <w:rPr>
          <w:rFonts w:asciiTheme="majorHAnsi" w:eastAsiaTheme="majorEastAsia" w:hAnsiTheme="majorHAnsi" w:cstheme="majorBidi"/>
          <w:b/>
          <w:bCs/>
        </w:rPr>
      </w:pPr>
      <w:r w:rsidRPr="00F05F9F">
        <w:rPr>
          <w:rFonts w:asciiTheme="majorHAnsi" w:eastAsiaTheme="majorEastAsia" w:hAnsiTheme="majorHAnsi" w:cstheme="majorBidi"/>
          <w:b/>
          <w:b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53D8FE" wp14:editId="12B83276">
                <wp:simplePos x="0" y="0"/>
                <wp:positionH relativeFrom="column">
                  <wp:posOffset>1065530</wp:posOffset>
                </wp:positionH>
                <wp:positionV relativeFrom="paragraph">
                  <wp:posOffset>106680</wp:posOffset>
                </wp:positionV>
                <wp:extent cx="3657600" cy="1805940"/>
                <wp:effectExtent l="0" t="0" r="19050" b="22860"/>
                <wp:wrapNone/>
                <wp:docPr id="1" name="Горизонтальный свито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57600" cy="1805940"/>
                        </a:xfrm>
                        <a:prstGeom prst="horizontalScroll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F4481" w:rsidRPr="00DF4481" w:rsidRDefault="00DF4481" w:rsidP="005054B3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Результаты информационного поиска, до 1-1,5 страниц</w:t>
                            </w:r>
                            <w:r w:rsidRPr="00DF4481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Горизонтальный свиток 1" o:spid="_x0000_s1026" type="#_x0000_t98" style="position:absolute;margin-left:83.9pt;margin-top:8.4pt;width:4in;height:142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" filled="f" strokecolor="#385d8a" strokeweight="2pt">
                <v:path arrowok="t"/>
                <v:textbox>
                  <w:txbxContent>
                    <w:p w:rsidR="00DF4481" w:rsidRPr="00DF4481" w:rsidRDefault="00DF4481" w:rsidP="005054B3">
                      <w:pPr>
                        <w:jc w:val="center"/>
                      </w:pPr>
                      <w:r>
                        <w:rPr>
                          <w:color w:val="000000"/>
                        </w:rPr>
                        <w:t>Результаты информационного поиска, до 1-1,5 страниц</w:t>
                      </w:r>
                      <w:r w:rsidRPr="00DF4481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DF4481" w:rsidRPr="00F05F9F" w:rsidRDefault="00DF4481" w:rsidP="00DF4481">
      <w:pPr>
        <w:spacing w:after="120" w:line="360" w:lineRule="auto"/>
        <w:rPr>
          <w:rFonts w:asciiTheme="majorHAnsi" w:eastAsiaTheme="majorEastAsia" w:hAnsiTheme="majorHAnsi" w:cstheme="majorBidi"/>
          <w:b/>
          <w:bCs/>
        </w:rPr>
      </w:pPr>
    </w:p>
    <w:p w:rsidR="00DF4481" w:rsidRPr="00F05F9F" w:rsidRDefault="00DF4481" w:rsidP="00DF4481">
      <w:pPr>
        <w:spacing w:after="120" w:line="360" w:lineRule="auto"/>
        <w:rPr>
          <w:rFonts w:asciiTheme="majorHAnsi" w:eastAsiaTheme="majorEastAsia" w:hAnsiTheme="majorHAnsi" w:cstheme="majorBidi"/>
          <w:b/>
          <w:bCs/>
        </w:rPr>
      </w:pPr>
    </w:p>
    <w:p w:rsidR="00DF4481" w:rsidRPr="00F05F9F" w:rsidRDefault="00DF4481" w:rsidP="00DF4481">
      <w:pPr>
        <w:spacing w:after="120" w:line="360" w:lineRule="auto"/>
        <w:rPr>
          <w:rFonts w:asciiTheme="majorHAnsi" w:eastAsiaTheme="majorEastAsia" w:hAnsiTheme="majorHAnsi" w:cstheme="majorBidi"/>
          <w:b/>
          <w:bCs/>
        </w:rPr>
      </w:pPr>
    </w:p>
    <w:p w:rsidR="00DF4481" w:rsidRPr="00F05F9F" w:rsidRDefault="00DF4481" w:rsidP="00DF4481">
      <w:pPr>
        <w:spacing w:after="120" w:line="360" w:lineRule="auto"/>
        <w:rPr>
          <w:rFonts w:asciiTheme="majorHAnsi" w:eastAsiaTheme="majorEastAsia" w:hAnsiTheme="majorHAnsi" w:cstheme="majorBidi"/>
          <w:b/>
          <w:bCs/>
        </w:rPr>
      </w:pPr>
    </w:p>
    <w:p w:rsidR="00DF4481" w:rsidRPr="00F05F9F" w:rsidRDefault="00DF4481" w:rsidP="00DF4481">
      <w:pPr>
        <w:spacing w:after="120" w:line="360" w:lineRule="auto"/>
        <w:rPr>
          <w:rFonts w:asciiTheme="majorHAnsi" w:eastAsiaTheme="majorEastAsia" w:hAnsiTheme="majorHAnsi" w:cstheme="majorBidi"/>
          <w:b/>
          <w:bCs/>
        </w:rPr>
      </w:pPr>
    </w:p>
    <w:p w:rsidR="00DF4481" w:rsidRPr="00F05F9F" w:rsidRDefault="00DF4481" w:rsidP="00DF4481">
      <w:pPr>
        <w:spacing w:after="120" w:line="360" w:lineRule="auto"/>
        <w:rPr>
          <w:rFonts w:asciiTheme="majorHAnsi" w:eastAsiaTheme="majorEastAsia" w:hAnsiTheme="majorHAnsi" w:cstheme="majorBidi"/>
          <w:b/>
          <w:bCs/>
        </w:rPr>
      </w:pPr>
      <w:r w:rsidRPr="00F05F9F">
        <w:rPr>
          <w:rFonts w:asciiTheme="majorHAnsi" w:eastAsiaTheme="majorEastAsia" w:hAnsiTheme="majorHAnsi" w:cstheme="majorBidi"/>
          <w:b/>
          <w:bCs/>
        </w:rPr>
        <w:br w:type="page"/>
      </w:r>
    </w:p>
    <w:p w:rsidR="00793E70" w:rsidRPr="00A055D9" w:rsidRDefault="00B37627" w:rsidP="00A055D9">
      <w:pPr>
        <w:pStyle w:val="3"/>
      </w:pPr>
      <w:bookmarkStart w:id="6" w:name="_Toc327223690"/>
      <w:r w:rsidRPr="00A055D9">
        <w:lastRenderedPageBreak/>
        <w:t>2. Использованные методики анализа воды</w:t>
      </w:r>
      <w:r w:rsidR="00793E70" w:rsidRPr="00A055D9">
        <w:t>.</w:t>
      </w:r>
      <w:bookmarkEnd w:id="6"/>
    </w:p>
    <w:p w:rsidR="00793E70" w:rsidRPr="00F05F9F" w:rsidRDefault="00793E70" w:rsidP="00793E70">
      <w:pPr>
        <w:spacing w:after="120" w:line="360" w:lineRule="auto"/>
        <w:rPr>
          <w:szCs w:val="28"/>
        </w:rPr>
      </w:pPr>
    </w:p>
    <w:p w:rsidR="00793E70" w:rsidRPr="00F05F9F" w:rsidRDefault="00793E70" w:rsidP="00793E70">
      <w:pPr>
        <w:spacing w:after="120" w:line="360" w:lineRule="auto"/>
        <w:rPr>
          <w:szCs w:val="28"/>
        </w:rPr>
      </w:pPr>
      <w:r w:rsidRPr="00F05F9F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E83833" wp14:editId="28C0D984">
                <wp:simplePos x="0" y="0"/>
                <wp:positionH relativeFrom="column">
                  <wp:posOffset>1217930</wp:posOffset>
                </wp:positionH>
                <wp:positionV relativeFrom="paragraph">
                  <wp:posOffset>177800</wp:posOffset>
                </wp:positionV>
                <wp:extent cx="3657600" cy="1805940"/>
                <wp:effectExtent l="0" t="0" r="19050" b="22860"/>
                <wp:wrapNone/>
                <wp:docPr id="6" name="Горизонтальный свито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57600" cy="1805940"/>
                        </a:xfrm>
                        <a:prstGeom prst="horizontalScroll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93E70" w:rsidRDefault="00B37627" w:rsidP="00793E70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Дополнить методики анализа уравнениями химических реакций, раскрывающих </w:t>
                            </w:r>
                            <w:r w:rsidR="00793E70">
                              <w:rPr>
                                <w:color w:val="000000"/>
                              </w:rPr>
                              <w:t>химическ</w:t>
                            </w:r>
                            <w:r>
                              <w:rPr>
                                <w:color w:val="000000"/>
                              </w:rPr>
                              <w:t>ую</w:t>
                            </w:r>
                            <w:r w:rsidR="00793E70">
                              <w:rPr>
                                <w:color w:val="000000"/>
                              </w:rPr>
                              <w:t xml:space="preserve"> сущность метод</w:t>
                            </w:r>
                            <w:r>
                              <w:rPr>
                                <w:color w:val="000000"/>
                              </w:rPr>
                              <w:t>ов</w:t>
                            </w:r>
                            <w:r w:rsidR="00793E70">
                              <w:rPr>
                                <w:color w:val="000000"/>
                              </w:rPr>
                              <w:t xml:space="preserve"> определения.</w:t>
                            </w:r>
                          </w:p>
                          <w:p w:rsidR="00793E70" w:rsidRPr="00DF4481" w:rsidRDefault="00793E70" w:rsidP="00793E70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0</w:t>
                            </w:r>
                            <w:proofErr w:type="gramStart"/>
                            <w:r>
                              <w:rPr>
                                <w:color w:val="000000"/>
                                <w:lang w:val="en-US"/>
                              </w:rPr>
                              <w:t>,5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>-1 страница</w:t>
                            </w:r>
                            <w:r w:rsidRPr="00DF4481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Горизонтальный свиток 6" o:spid="_x0000_s1027" type="#_x0000_t98" style="position:absolute;margin-left:95.9pt;margin-top:14pt;width:4in;height:142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" filled="f" strokecolor="#385d8a" strokeweight="2pt">
                <v:path arrowok="t"/>
                <v:textbox>
                  <w:txbxContent>
                    <w:p w:rsidR="00793E70" w:rsidRDefault="00B37627" w:rsidP="00793E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Дополнить методики анализа уравнениями химических реакций, раскрывающих </w:t>
                      </w:r>
                      <w:r w:rsidR="00793E70">
                        <w:rPr>
                          <w:color w:val="000000"/>
                        </w:rPr>
                        <w:t>химическ</w:t>
                      </w:r>
                      <w:r>
                        <w:rPr>
                          <w:color w:val="000000"/>
                        </w:rPr>
                        <w:t>ую</w:t>
                      </w:r>
                      <w:r w:rsidR="00793E70">
                        <w:rPr>
                          <w:color w:val="000000"/>
                        </w:rPr>
                        <w:t xml:space="preserve"> сущность метод</w:t>
                      </w:r>
                      <w:r>
                        <w:rPr>
                          <w:color w:val="000000"/>
                        </w:rPr>
                        <w:t>ов</w:t>
                      </w:r>
                      <w:r w:rsidR="00793E70">
                        <w:rPr>
                          <w:color w:val="000000"/>
                        </w:rPr>
                        <w:t xml:space="preserve"> определения.</w:t>
                      </w:r>
                    </w:p>
                    <w:p w:rsidR="00793E70" w:rsidRPr="00DF4481" w:rsidRDefault="00793E70" w:rsidP="00793E70">
                      <w:pPr>
                        <w:jc w:val="center"/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  <w:lang w:val="en-US"/>
                        </w:rPr>
                        <w:t>0</w:t>
                      </w:r>
                      <w:proofErr w:type="gramStart"/>
                      <w:r>
                        <w:rPr>
                          <w:color w:val="000000"/>
                          <w:lang w:val="en-US"/>
                        </w:rPr>
                        <w:t>,5</w:t>
                      </w:r>
                      <w:proofErr w:type="gramEnd"/>
                      <w:r>
                        <w:rPr>
                          <w:color w:val="000000"/>
                        </w:rPr>
                        <w:t>-1 страница</w:t>
                      </w:r>
                      <w:r w:rsidRPr="00DF4481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793E70" w:rsidRPr="00F05F9F" w:rsidRDefault="00793E70" w:rsidP="00793E70">
      <w:pPr>
        <w:spacing w:after="120" w:line="360" w:lineRule="auto"/>
        <w:rPr>
          <w:szCs w:val="28"/>
        </w:rPr>
      </w:pPr>
    </w:p>
    <w:p w:rsidR="00793E70" w:rsidRPr="00F05F9F" w:rsidRDefault="00793E70" w:rsidP="00793E70">
      <w:pPr>
        <w:spacing w:after="120" w:line="360" w:lineRule="auto"/>
        <w:rPr>
          <w:szCs w:val="28"/>
        </w:rPr>
      </w:pPr>
    </w:p>
    <w:p w:rsidR="00793E70" w:rsidRPr="00F05F9F" w:rsidRDefault="00793E70" w:rsidP="00793E70">
      <w:pPr>
        <w:spacing w:after="120" w:line="360" w:lineRule="auto"/>
        <w:rPr>
          <w:szCs w:val="28"/>
        </w:rPr>
      </w:pPr>
    </w:p>
    <w:p w:rsidR="00793E70" w:rsidRPr="00F05F9F" w:rsidRDefault="00793E70" w:rsidP="00793E70">
      <w:pPr>
        <w:spacing w:after="120" w:line="360" w:lineRule="auto"/>
        <w:rPr>
          <w:szCs w:val="28"/>
        </w:rPr>
      </w:pPr>
    </w:p>
    <w:p w:rsidR="00B37627" w:rsidRPr="00F05F9F" w:rsidRDefault="00B37627" w:rsidP="00B37627">
      <w:pPr>
        <w:spacing w:after="120" w:line="360" w:lineRule="auto"/>
        <w:rPr>
          <w:szCs w:val="28"/>
        </w:rPr>
      </w:pPr>
      <w:r w:rsidRPr="00F05F9F">
        <w:rPr>
          <w:szCs w:val="28"/>
        </w:rPr>
        <w:br w:type="page"/>
      </w:r>
    </w:p>
    <w:p w:rsidR="00B37627" w:rsidRPr="00A055D9" w:rsidRDefault="00A055D9" w:rsidP="00A055D9">
      <w:pPr>
        <w:pStyle w:val="3"/>
      </w:pPr>
      <w:bookmarkStart w:id="7" w:name="_Toc327223691"/>
      <w:r>
        <w:lastRenderedPageBreak/>
        <w:t>3</w:t>
      </w:r>
      <w:r w:rsidR="00B37627" w:rsidRPr="00A055D9">
        <w:t>. Использованные методики анализа почвы.</w:t>
      </w:r>
      <w:bookmarkEnd w:id="7"/>
    </w:p>
    <w:p w:rsidR="00B37627" w:rsidRPr="00F05F9F" w:rsidRDefault="00B37627" w:rsidP="00B37627">
      <w:pPr>
        <w:spacing w:after="120" w:line="360" w:lineRule="auto"/>
        <w:rPr>
          <w:szCs w:val="28"/>
        </w:rPr>
      </w:pPr>
    </w:p>
    <w:p w:rsidR="00B37627" w:rsidRPr="00F05F9F" w:rsidRDefault="00B37627" w:rsidP="00B37627">
      <w:pPr>
        <w:spacing w:after="120" w:line="360" w:lineRule="auto"/>
        <w:rPr>
          <w:szCs w:val="28"/>
        </w:rPr>
      </w:pPr>
      <w:r w:rsidRPr="00F05F9F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D16D56" wp14:editId="1B5C5110">
                <wp:simplePos x="0" y="0"/>
                <wp:positionH relativeFrom="column">
                  <wp:posOffset>1217930</wp:posOffset>
                </wp:positionH>
                <wp:positionV relativeFrom="paragraph">
                  <wp:posOffset>177800</wp:posOffset>
                </wp:positionV>
                <wp:extent cx="3657600" cy="1805940"/>
                <wp:effectExtent l="0" t="0" r="19050" b="22860"/>
                <wp:wrapNone/>
                <wp:docPr id="7" name="Горизонтальный свито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57600" cy="1805940"/>
                        </a:xfrm>
                        <a:prstGeom prst="horizontalScroll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37627" w:rsidRDefault="00B37627" w:rsidP="00B37627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Дополнить методики анализа уравнениями химических реакций, раскрывающих химическую сущность методов определения.</w:t>
                            </w:r>
                          </w:p>
                          <w:p w:rsidR="00B37627" w:rsidRPr="00DF4481" w:rsidRDefault="00B37627" w:rsidP="00B37627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0</w:t>
                            </w:r>
                            <w:proofErr w:type="gramStart"/>
                            <w:r>
                              <w:rPr>
                                <w:color w:val="000000"/>
                                <w:lang w:val="en-US"/>
                              </w:rPr>
                              <w:t>,5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>-1 страница</w:t>
                            </w:r>
                            <w:r w:rsidRPr="00DF4481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Горизонтальный свиток 7" o:spid="_x0000_s1028" type="#_x0000_t98" style="position:absolute;margin-left:95.9pt;margin-top:14pt;width:4in;height:142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" filled="f" strokecolor="#385d8a" strokeweight="2pt">
                <v:path arrowok="t"/>
                <v:textbox>
                  <w:txbxContent>
                    <w:p w:rsidR="00B37627" w:rsidRDefault="00B37627" w:rsidP="00B3762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Дополнить методики анализа уравнениями химических реакций, раскрывающих химическую сущность методов определения.</w:t>
                      </w:r>
                    </w:p>
                    <w:p w:rsidR="00B37627" w:rsidRPr="00DF4481" w:rsidRDefault="00B37627" w:rsidP="00B37627">
                      <w:pPr>
                        <w:jc w:val="center"/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  <w:lang w:val="en-US"/>
                        </w:rPr>
                        <w:t>0</w:t>
                      </w:r>
                      <w:proofErr w:type="gramStart"/>
                      <w:r>
                        <w:rPr>
                          <w:color w:val="000000"/>
                          <w:lang w:val="en-US"/>
                        </w:rPr>
                        <w:t>,5</w:t>
                      </w:r>
                      <w:proofErr w:type="gramEnd"/>
                      <w:r>
                        <w:rPr>
                          <w:color w:val="000000"/>
                        </w:rPr>
                        <w:t>-1 страница</w:t>
                      </w:r>
                      <w:r w:rsidRPr="00DF4481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B37627" w:rsidRPr="00F05F9F" w:rsidRDefault="00B37627" w:rsidP="00B37627">
      <w:pPr>
        <w:spacing w:after="120" w:line="360" w:lineRule="auto"/>
        <w:rPr>
          <w:szCs w:val="28"/>
        </w:rPr>
      </w:pPr>
    </w:p>
    <w:p w:rsidR="00B37627" w:rsidRPr="00F05F9F" w:rsidRDefault="00B37627" w:rsidP="00B37627">
      <w:pPr>
        <w:spacing w:after="120" w:line="360" w:lineRule="auto"/>
        <w:rPr>
          <w:szCs w:val="28"/>
        </w:rPr>
      </w:pPr>
    </w:p>
    <w:p w:rsidR="00B37627" w:rsidRPr="00F05F9F" w:rsidRDefault="00B37627" w:rsidP="00B37627">
      <w:pPr>
        <w:spacing w:after="120" w:line="360" w:lineRule="auto"/>
        <w:rPr>
          <w:szCs w:val="28"/>
        </w:rPr>
      </w:pPr>
    </w:p>
    <w:p w:rsidR="00B37627" w:rsidRPr="00F05F9F" w:rsidRDefault="00B37627" w:rsidP="00B37627">
      <w:pPr>
        <w:spacing w:after="120" w:line="360" w:lineRule="auto"/>
        <w:rPr>
          <w:szCs w:val="28"/>
        </w:rPr>
      </w:pPr>
    </w:p>
    <w:p w:rsidR="00B37627" w:rsidRPr="00F05F9F" w:rsidRDefault="00B37627" w:rsidP="00B37627">
      <w:pPr>
        <w:spacing w:after="120" w:line="360" w:lineRule="auto"/>
        <w:rPr>
          <w:szCs w:val="28"/>
        </w:rPr>
      </w:pPr>
    </w:p>
    <w:p w:rsidR="007328BE" w:rsidRPr="00F05F9F" w:rsidRDefault="007328BE" w:rsidP="00DF4481">
      <w:pPr>
        <w:spacing w:after="120" w:line="360" w:lineRule="auto"/>
        <w:rPr>
          <w:szCs w:val="28"/>
        </w:rPr>
      </w:pPr>
      <w:r w:rsidRPr="00F05F9F">
        <w:rPr>
          <w:szCs w:val="28"/>
        </w:rPr>
        <w:br w:type="page"/>
      </w:r>
    </w:p>
    <w:p w:rsidR="00793E70" w:rsidRPr="00A055D9" w:rsidRDefault="007328BE" w:rsidP="00A055D9">
      <w:pPr>
        <w:pStyle w:val="3"/>
      </w:pPr>
      <w:bookmarkStart w:id="8" w:name="_Toc327223692"/>
      <w:r w:rsidRPr="00A055D9">
        <w:lastRenderedPageBreak/>
        <w:t>Экспериментальная часть.</w:t>
      </w:r>
      <w:bookmarkEnd w:id="8"/>
    </w:p>
    <w:p w:rsidR="007328BE" w:rsidRPr="00A055D9" w:rsidRDefault="007328BE" w:rsidP="00A055D9">
      <w:pPr>
        <w:pStyle w:val="3"/>
      </w:pPr>
      <w:bookmarkStart w:id="9" w:name="_Toc327223693"/>
      <w:r w:rsidRPr="00A055D9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FDC9C4" wp14:editId="1732162F">
                <wp:simplePos x="0" y="0"/>
                <wp:positionH relativeFrom="column">
                  <wp:posOffset>1192530</wp:posOffset>
                </wp:positionH>
                <wp:positionV relativeFrom="paragraph">
                  <wp:posOffset>162560</wp:posOffset>
                </wp:positionV>
                <wp:extent cx="3657600" cy="1805940"/>
                <wp:effectExtent l="0" t="0" r="19050" b="22860"/>
                <wp:wrapNone/>
                <wp:docPr id="8" name="Горизонтальный свито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57600" cy="1805940"/>
                        </a:xfrm>
                        <a:prstGeom prst="horizontalScroll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328BE" w:rsidRDefault="007328BE" w:rsidP="007328BE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Опишите, где и как были отобраны образцы воды и почвы вашей группы</w:t>
                            </w:r>
                            <w:r>
                              <w:rPr>
                                <w:color w:val="000000"/>
                              </w:rPr>
                              <w:t>.</w:t>
                            </w:r>
                          </w:p>
                          <w:p w:rsidR="007328BE" w:rsidRDefault="007328BE" w:rsidP="007328BE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Укажите места отбора других проб. </w:t>
                            </w:r>
                          </w:p>
                          <w:p w:rsidR="007328BE" w:rsidRPr="00DF4481" w:rsidRDefault="007328BE" w:rsidP="007328BE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0</w:t>
                            </w:r>
                            <w:proofErr w:type="gramStart"/>
                            <w:r>
                              <w:rPr>
                                <w:color w:val="000000"/>
                                <w:lang w:val="en-US"/>
                              </w:rPr>
                              <w:t>,5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>-1 страница</w:t>
                            </w:r>
                            <w:r w:rsidRPr="00DF4481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Горизонтальный свиток 8" o:spid="_x0000_s1029" type="#_x0000_t98" style="position:absolute;margin-left:93.9pt;margin-top:12.8pt;width:4in;height:142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" filled="f" strokecolor="#385d8a" strokeweight="2pt">
                <v:path arrowok="t"/>
                <v:textbox>
                  <w:txbxContent>
                    <w:p w:rsidR="007328BE" w:rsidRDefault="007328BE" w:rsidP="007328B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Опишите, где и как были отобраны образцы воды и почвы вашей группы</w:t>
                      </w:r>
                      <w:r>
                        <w:rPr>
                          <w:color w:val="000000"/>
                        </w:rPr>
                        <w:t>.</w:t>
                      </w:r>
                    </w:p>
                    <w:p w:rsidR="007328BE" w:rsidRDefault="007328BE" w:rsidP="007328B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Укажите места отбора других проб. </w:t>
                      </w:r>
                    </w:p>
                    <w:p w:rsidR="007328BE" w:rsidRPr="00DF4481" w:rsidRDefault="007328BE" w:rsidP="007328BE">
                      <w:pPr>
                        <w:jc w:val="center"/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  <w:lang w:val="en-US"/>
                        </w:rPr>
                        <w:t>0</w:t>
                      </w:r>
                      <w:proofErr w:type="gramStart"/>
                      <w:r>
                        <w:rPr>
                          <w:color w:val="000000"/>
                          <w:lang w:val="en-US"/>
                        </w:rPr>
                        <w:t>,5</w:t>
                      </w:r>
                      <w:proofErr w:type="gramEnd"/>
                      <w:r>
                        <w:rPr>
                          <w:color w:val="000000"/>
                        </w:rPr>
                        <w:t>-1 страница</w:t>
                      </w:r>
                      <w:r w:rsidRPr="00DF4481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A055D9">
        <w:t>Отбор проб их подготовка к анализу.</w:t>
      </w:r>
      <w:bookmarkEnd w:id="9"/>
    </w:p>
    <w:p w:rsidR="007328BE" w:rsidRPr="00F05F9F" w:rsidRDefault="007328BE" w:rsidP="007328BE">
      <w:pPr>
        <w:spacing w:after="120" w:line="360" w:lineRule="auto"/>
        <w:rPr>
          <w:szCs w:val="28"/>
        </w:rPr>
      </w:pPr>
    </w:p>
    <w:p w:rsidR="007328BE" w:rsidRPr="00F05F9F" w:rsidRDefault="007328BE" w:rsidP="007328BE">
      <w:pPr>
        <w:spacing w:after="120" w:line="360" w:lineRule="auto"/>
        <w:rPr>
          <w:szCs w:val="28"/>
        </w:rPr>
      </w:pPr>
    </w:p>
    <w:p w:rsidR="007328BE" w:rsidRPr="00F05F9F" w:rsidRDefault="007328BE" w:rsidP="007328BE">
      <w:pPr>
        <w:spacing w:after="120" w:line="360" w:lineRule="auto"/>
        <w:rPr>
          <w:szCs w:val="28"/>
        </w:rPr>
      </w:pPr>
    </w:p>
    <w:p w:rsidR="007328BE" w:rsidRPr="00F05F9F" w:rsidRDefault="007328BE" w:rsidP="007328BE">
      <w:pPr>
        <w:spacing w:after="120" w:line="360" w:lineRule="auto"/>
        <w:rPr>
          <w:szCs w:val="28"/>
        </w:rPr>
      </w:pPr>
    </w:p>
    <w:p w:rsidR="007328BE" w:rsidRPr="00F05F9F" w:rsidRDefault="007328BE" w:rsidP="007328BE">
      <w:pPr>
        <w:spacing w:after="120" w:line="360" w:lineRule="auto"/>
        <w:rPr>
          <w:szCs w:val="28"/>
        </w:rPr>
      </w:pPr>
    </w:p>
    <w:p w:rsidR="007328BE" w:rsidRPr="00A055D9" w:rsidRDefault="007328BE" w:rsidP="00A055D9">
      <w:pPr>
        <w:pStyle w:val="3"/>
      </w:pPr>
      <w:bookmarkStart w:id="10" w:name="_Toc327223694"/>
      <w:r w:rsidRPr="00A055D9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8403D0B" wp14:editId="73727B20">
                <wp:simplePos x="0" y="0"/>
                <wp:positionH relativeFrom="column">
                  <wp:posOffset>1192530</wp:posOffset>
                </wp:positionH>
                <wp:positionV relativeFrom="paragraph">
                  <wp:posOffset>176530</wp:posOffset>
                </wp:positionV>
                <wp:extent cx="3657600" cy="1805940"/>
                <wp:effectExtent l="0" t="0" r="19050" b="22860"/>
                <wp:wrapNone/>
                <wp:docPr id="9" name="Горизонтальный свито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57600" cy="1805940"/>
                        </a:xfrm>
                        <a:prstGeom prst="horizontalScroll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328BE" w:rsidRDefault="007328BE" w:rsidP="007328BE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Дайте сводную таблицу анализа всех проб воды проведенных вашей группой, приведите расчетные формулы, сделайте сравнительный вывод. </w:t>
                            </w:r>
                          </w:p>
                          <w:p w:rsidR="007328BE" w:rsidRPr="00DF4481" w:rsidRDefault="007328BE" w:rsidP="007328BE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0</w:t>
                            </w:r>
                            <w:proofErr w:type="gramStart"/>
                            <w:r>
                              <w:rPr>
                                <w:color w:val="000000"/>
                                <w:lang w:val="en-US"/>
                              </w:rPr>
                              <w:t>,5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>-1 страница</w:t>
                            </w:r>
                            <w:r w:rsidRPr="00DF4481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Горизонтальный свиток 9" o:spid="_x0000_s1030" type="#_x0000_t98" style="position:absolute;margin-left:93.9pt;margin-top:13.9pt;width:4in;height:142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" filled="f" strokecolor="#385d8a" strokeweight="2pt">
                <v:path arrowok="t"/>
                <v:textbox>
                  <w:txbxContent>
                    <w:p w:rsidR="007328BE" w:rsidRDefault="007328BE" w:rsidP="007328B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Дайте сводную таблицу анализа всех проб воды проведенных вашей группой, приведите расчетные формулы, сделайте сравнительный вывод. </w:t>
                      </w:r>
                    </w:p>
                    <w:p w:rsidR="007328BE" w:rsidRPr="00DF4481" w:rsidRDefault="007328BE" w:rsidP="007328BE">
                      <w:pPr>
                        <w:jc w:val="center"/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  <w:lang w:val="en-US"/>
                        </w:rPr>
                        <w:t>0</w:t>
                      </w:r>
                      <w:proofErr w:type="gramStart"/>
                      <w:r>
                        <w:rPr>
                          <w:color w:val="000000"/>
                          <w:lang w:val="en-US"/>
                        </w:rPr>
                        <w:t>,5</w:t>
                      </w:r>
                      <w:proofErr w:type="gramEnd"/>
                      <w:r>
                        <w:rPr>
                          <w:color w:val="000000"/>
                        </w:rPr>
                        <w:t>-1 страница</w:t>
                      </w:r>
                      <w:r w:rsidRPr="00DF4481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055D9" w:rsidRPr="00A055D9">
        <w:t xml:space="preserve">1. </w:t>
      </w:r>
      <w:r w:rsidRPr="00A055D9">
        <w:t>Анализ проб воды на кислород</w:t>
      </w:r>
      <w:bookmarkEnd w:id="10"/>
    </w:p>
    <w:p w:rsidR="007328BE" w:rsidRPr="00F05F9F" w:rsidRDefault="007328BE" w:rsidP="007328BE">
      <w:pPr>
        <w:spacing w:after="120" w:line="360" w:lineRule="auto"/>
        <w:rPr>
          <w:b/>
          <w:szCs w:val="28"/>
        </w:rPr>
      </w:pPr>
    </w:p>
    <w:p w:rsidR="007328BE" w:rsidRPr="00F05F9F" w:rsidRDefault="007328BE" w:rsidP="007328BE">
      <w:pPr>
        <w:spacing w:after="120" w:line="360" w:lineRule="auto"/>
        <w:rPr>
          <w:b/>
          <w:szCs w:val="28"/>
        </w:rPr>
      </w:pPr>
    </w:p>
    <w:p w:rsidR="007328BE" w:rsidRPr="00F05F9F" w:rsidRDefault="007328BE" w:rsidP="007328BE">
      <w:pPr>
        <w:spacing w:after="120" w:line="360" w:lineRule="auto"/>
        <w:rPr>
          <w:b/>
          <w:szCs w:val="28"/>
        </w:rPr>
      </w:pPr>
    </w:p>
    <w:p w:rsidR="007328BE" w:rsidRPr="00F05F9F" w:rsidRDefault="007328BE" w:rsidP="007328BE">
      <w:pPr>
        <w:spacing w:after="120" w:line="360" w:lineRule="auto"/>
        <w:rPr>
          <w:b/>
          <w:szCs w:val="28"/>
        </w:rPr>
      </w:pPr>
    </w:p>
    <w:p w:rsidR="007328BE" w:rsidRPr="00F05F9F" w:rsidRDefault="007328BE" w:rsidP="007328BE">
      <w:pPr>
        <w:spacing w:after="120" w:line="360" w:lineRule="auto"/>
        <w:rPr>
          <w:b/>
          <w:szCs w:val="28"/>
        </w:rPr>
      </w:pPr>
    </w:p>
    <w:p w:rsidR="00E22E5B" w:rsidRPr="00A055D9" w:rsidRDefault="00A055D9" w:rsidP="00A055D9">
      <w:pPr>
        <w:pStyle w:val="3"/>
      </w:pPr>
      <w:bookmarkStart w:id="11" w:name="_Toc327223695"/>
      <w:r w:rsidRPr="00A055D9"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09D9C6" wp14:editId="62F438E6">
                <wp:simplePos x="0" y="0"/>
                <wp:positionH relativeFrom="column">
                  <wp:posOffset>1344930</wp:posOffset>
                </wp:positionH>
                <wp:positionV relativeFrom="paragraph">
                  <wp:posOffset>170392</wp:posOffset>
                </wp:positionV>
                <wp:extent cx="3657600" cy="1805940"/>
                <wp:effectExtent l="0" t="0" r="19050" b="22860"/>
                <wp:wrapNone/>
                <wp:docPr id="16" name="Горизонтальный свито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57600" cy="1805940"/>
                        </a:xfrm>
                        <a:prstGeom prst="horizontalScroll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055D9" w:rsidRDefault="00A055D9" w:rsidP="007328BE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Дайте сводную таблицу анализа всех проб воды проведенных вашей группой, приведите расчетные формулы, сделайте сравнительный вывод. </w:t>
                            </w:r>
                          </w:p>
                          <w:p w:rsidR="00A055D9" w:rsidRPr="00DF4481" w:rsidRDefault="00A055D9" w:rsidP="007328BE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0</w:t>
                            </w:r>
                            <w:proofErr w:type="gramStart"/>
                            <w:r>
                              <w:rPr>
                                <w:color w:val="000000"/>
                                <w:lang w:val="en-US"/>
                              </w:rPr>
                              <w:t>,5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>-1 страница</w:t>
                            </w:r>
                            <w:r w:rsidRPr="00DF4481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Горизонтальный свиток 16" o:spid="_x0000_s1031" type="#_x0000_t98" style="position:absolute;margin-left:105.9pt;margin-top:13.4pt;width:4in;height:142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" filled="f" strokecolor="#385d8a" strokeweight="2pt">
                <v:path arrowok="t"/>
                <v:textbox>
                  <w:txbxContent>
                    <w:p w:rsidR="00A055D9" w:rsidRDefault="00A055D9" w:rsidP="007328B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Дайте сводную таблицу анализа всех проб воды проведенных вашей группой, приведите расчетные формулы, сделайте сравнительный вывод. </w:t>
                      </w:r>
                    </w:p>
                    <w:p w:rsidR="00A055D9" w:rsidRPr="00DF4481" w:rsidRDefault="00A055D9" w:rsidP="007328BE">
                      <w:pPr>
                        <w:jc w:val="center"/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  <w:lang w:val="en-US"/>
                        </w:rPr>
                        <w:t>0</w:t>
                      </w:r>
                      <w:proofErr w:type="gramStart"/>
                      <w:r>
                        <w:rPr>
                          <w:color w:val="000000"/>
                          <w:lang w:val="en-US"/>
                        </w:rPr>
                        <w:t>,5</w:t>
                      </w:r>
                      <w:proofErr w:type="gramEnd"/>
                      <w:r>
                        <w:rPr>
                          <w:color w:val="000000"/>
                        </w:rPr>
                        <w:t>-1 страница</w:t>
                      </w:r>
                      <w:r w:rsidRPr="00DF4481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22E5B" w:rsidRPr="00A055D9">
        <w:t>2. Анализ проб воды на хлориды</w:t>
      </w:r>
      <w:bookmarkEnd w:id="11"/>
    </w:p>
    <w:p w:rsidR="007328BE" w:rsidRPr="00F05F9F" w:rsidRDefault="007328BE" w:rsidP="007328BE">
      <w:pPr>
        <w:spacing w:after="120" w:line="360" w:lineRule="auto"/>
        <w:rPr>
          <w:b/>
          <w:szCs w:val="28"/>
        </w:rPr>
      </w:pPr>
    </w:p>
    <w:p w:rsidR="007328BE" w:rsidRPr="00F05F9F" w:rsidRDefault="007328BE" w:rsidP="007328BE">
      <w:pPr>
        <w:spacing w:after="120" w:line="360" w:lineRule="auto"/>
        <w:rPr>
          <w:b/>
          <w:szCs w:val="28"/>
        </w:rPr>
      </w:pPr>
    </w:p>
    <w:p w:rsidR="007328BE" w:rsidRPr="00F05F9F" w:rsidRDefault="007328BE" w:rsidP="007328BE">
      <w:pPr>
        <w:spacing w:after="120" w:line="360" w:lineRule="auto"/>
        <w:rPr>
          <w:b/>
          <w:szCs w:val="28"/>
        </w:rPr>
      </w:pPr>
    </w:p>
    <w:p w:rsidR="007328BE" w:rsidRPr="00F05F9F" w:rsidRDefault="007328BE" w:rsidP="007328BE">
      <w:pPr>
        <w:spacing w:after="120" w:line="360" w:lineRule="auto"/>
        <w:rPr>
          <w:b/>
          <w:szCs w:val="28"/>
        </w:rPr>
      </w:pPr>
    </w:p>
    <w:p w:rsidR="00A055D9" w:rsidRPr="00F05F9F" w:rsidRDefault="00A055D9" w:rsidP="007328BE">
      <w:pPr>
        <w:spacing w:after="120" w:line="360" w:lineRule="auto"/>
        <w:rPr>
          <w:b/>
          <w:szCs w:val="28"/>
        </w:rPr>
      </w:pPr>
      <w:r w:rsidRPr="00F05F9F">
        <w:rPr>
          <w:b/>
          <w:szCs w:val="28"/>
        </w:rPr>
        <w:br w:type="page"/>
      </w:r>
    </w:p>
    <w:p w:rsidR="007328BE" w:rsidRPr="00A055D9" w:rsidRDefault="007328BE" w:rsidP="007328BE">
      <w:pPr>
        <w:spacing w:after="120" w:line="360" w:lineRule="auto"/>
        <w:rPr>
          <w:szCs w:val="28"/>
        </w:rPr>
      </w:pPr>
    </w:p>
    <w:p w:rsidR="007328BE" w:rsidRPr="00A055D9" w:rsidRDefault="007328BE" w:rsidP="00A055D9">
      <w:pPr>
        <w:pStyle w:val="3"/>
      </w:pPr>
      <w:bookmarkStart w:id="12" w:name="_Toc327223696"/>
      <w:r w:rsidRPr="00A055D9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AFB8B9" wp14:editId="6C4E6F3D">
                <wp:simplePos x="0" y="0"/>
                <wp:positionH relativeFrom="column">
                  <wp:posOffset>1188932</wp:posOffset>
                </wp:positionH>
                <wp:positionV relativeFrom="paragraph">
                  <wp:posOffset>175683</wp:posOffset>
                </wp:positionV>
                <wp:extent cx="4064000" cy="1805940"/>
                <wp:effectExtent l="0" t="0" r="12700" b="22860"/>
                <wp:wrapNone/>
                <wp:docPr id="11" name="Горизонтальный свито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64000" cy="1805940"/>
                        </a:xfrm>
                        <a:prstGeom prst="horizontalScroll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328BE" w:rsidRDefault="007328BE" w:rsidP="007328BE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Дайте сводную таблицу анализа всех проб </w:t>
                            </w:r>
                            <w:r>
                              <w:rPr>
                                <w:color w:val="000000"/>
                              </w:rPr>
                              <w:t>почв</w:t>
                            </w:r>
                            <w:r>
                              <w:rPr>
                                <w:color w:val="000000"/>
                              </w:rPr>
                              <w:t xml:space="preserve">ы проведенных вашей группой, приведите расчетные формулы, сделайте сравнительный вывод. </w:t>
                            </w:r>
                          </w:p>
                          <w:p w:rsidR="007328BE" w:rsidRPr="00DF4481" w:rsidRDefault="007328BE" w:rsidP="007328BE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0</w:t>
                            </w:r>
                            <w:proofErr w:type="gramStart"/>
                            <w:r>
                              <w:rPr>
                                <w:color w:val="000000"/>
                                <w:lang w:val="en-US"/>
                              </w:rPr>
                              <w:t>,5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>-1 страница</w:t>
                            </w:r>
                            <w:r w:rsidRPr="00DF4481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Горизонтальный свиток 11" o:spid="_x0000_s1032" type="#_x0000_t98" style="position:absolute;margin-left:93.6pt;margin-top:13.85pt;width:320pt;height:142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" filled="f" strokecolor="#385d8a" strokeweight="2pt">
                <v:path arrowok="t"/>
                <v:textbox>
                  <w:txbxContent>
                    <w:p w:rsidR="007328BE" w:rsidRDefault="007328BE" w:rsidP="007328B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Дайте сводную таблицу анализа всех проб </w:t>
                      </w:r>
                      <w:r>
                        <w:rPr>
                          <w:color w:val="000000"/>
                        </w:rPr>
                        <w:t>почв</w:t>
                      </w:r>
                      <w:r>
                        <w:rPr>
                          <w:color w:val="000000"/>
                        </w:rPr>
                        <w:t xml:space="preserve">ы проведенных вашей группой, приведите расчетные формулы, сделайте сравнительный вывод. </w:t>
                      </w:r>
                    </w:p>
                    <w:p w:rsidR="007328BE" w:rsidRPr="00DF4481" w:rsidRDefault="007328BE" w:rsidP="007328BE">
                      <w:pPr>
                        <w:jc w:val="center"/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  <w:lang w:val="en-US"/>
                        </w:rPr>
                        <w:t>0</w:t>
                      </w:r>
                      <w:proofErr w:type="gramStart"/>
                      <w:r>
                        <w:rPr>
                          <w:color w:val="000000"/>
                          <w:lang w:val="en-US"/>
                        </w:rPr>
                        <w:t>,5</w:t>
                      </w:r>
                      <w:proofErr w:type="gramEnd"/>
                      <w:r>
                        <w:rPr>
                          <w:color w:val="000000"/>
                        </w:rPr>
                        <w:t>-1 страница</w:t>
                      </w:r>
                      <w:r w:rsidRPr="00DF4481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055D9" w:rsidRPr="00A055D9">
        <w:t xml:space="preserve">3. </w:t>
      </w:r>
      <w:r w:rsidRPr="00A055D9">
        <w:t>Анализ почвы на содержание гумуса</w:t>
      </w:r>
      <w:bookmarkEnd w:id="12"/>
    </w:p>
    <w:p w:rsidR="007328BE" w:rsidRPr="00F05F9F" w:rsidRDefault="007328BE" w:rsidP="007328BE">
      <w:pPr>
        <w:spacing w:after="120" w:line="360" w:lineRule="auto"/>
        <w:rPr>
          <w:szCs w:val="28"/>
        </w:rPr>
      </w:pPr>
    </w:p>
    <w:p w:rsidR="007328BE" w:rsidRPr="00F05F9F" w:rsidRDefault="007328BE" w:rsidP="007328BE">
      <w:pPr>
        <w:spacing w:after="120" w:line="360" w:lineRule="auto"/>
        <w:rPr>
          <w:szCs w:val="28"/>
        </w:rPr>
      </w:pPr>
    </w:p>
    <w:p w:rsidR="007328BE" w:rsidRPr="00F05F9F" w:rsidRDefault="007328BE" w:rsidP="007328BE">
      <w:pPr>
        <w:spacing w:after="120" w:line="360" w:lineRule="auto"/>
        <w:rPr>
          <w:szCs w:val="28"/>
        </w:rPr>
      </w:pPr>
    </w:p>
    <w:p w:rsidR="007328BE" w:rsidRPr="00F05F9F" w:rsidRDefault="007328BE" w:rsidP="007328BE">
      <w:pPr>
        <w:spacing w:after="120" w:line="360" w:lineRule="auto"/>
        <w:rPr>
          <w:szCs w:val="28"/>
        </w:rPr>
      </w:pPr>
    </w:p>
    <w:p w:rsidR="007328BE" w:rsidRPr="00A055D9" w:rsidRDefault="007328BE" w:rsidP="00A055D9">
      <w:pPr>
        <w:pStyle w:val="3"/>
      </w:pPr>
      <w:bookmarkStart w:id="13" w:name="_Toc327223697"/>
      <w:r w:rsidRPr="00A055D9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A33BB23" wp14:editId="2D9F1E09">
                <wp:simplePos x="0" y="0"/>
                <wp:positionH relativeFrom="column">
                  <wp:posOffset>1188932</wp:posOffset>
                </wp:positionH>
                <wp:positionV relativeFrom="paragraph">
                  <wp:posOffset>175683</wp:posOffset>
                </wp:positionV>
                <wp:extent cx="4064000" cy="1805940"/>
                <wp:effectExtent l="0" t="0" r="12700" b="22860"/>
                <wp:wrapNone/>
                <wp:docPr id="12" name="Горизонтальный свито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64000" cy="1805940"/>
                        </a:xfrm>
                        <a:prstGeom prst="horizontalScroll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328BE" w:rsidRDefault="007328BE" w:rsidP="007328BE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Дайте сводную таблицу анализа всех проб почвы проведенных вашей группой, приведите расчетные формулы, сделайте сравнительный вывод. </w:t>
                            </w:r>
                          </w:p>
                          <w:p w:rsidR="007328BE" w:rsidRPr="00DF4481" w:rsidRDefault="007328BE" w:rsidP="007328BE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0</w:t>
                            </w:r>
                            <w:proofErr w:type="gramStart"/>
                            <w:r>
                              <w:rPr>
                                <w:color w:val="000000"/>
                                <w:lang w:val="en-US"/>
                              </w:rPr>
                              <w:t>,5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>-1 страница</w:t>
                            </w:r>
                            <w:r w:rsidRPr="00DF4481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Горизонтальный свиток 12" o:spid="_x0000_s1033" type="#_x0000_t98" style="position:absolute;margin-left:93.6pt;margin-top:13.85pt;width:320pt;height:142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" filled="f" strokecolor="#385d8a" strokeweight="2pt">
                <v:path arrowok="t"/>
                <v:textbox>
                  <w:txbxContent>
                    <w:p w:rsidR="007328BE" w:rsidRDefault="007328BE" w:rsidP="007328B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Дайте сводную таблицу анализа всех проб почвы проведенных вашей группой, приведите расчетные формулы, сделайте сравнительный вывод. </w:t>
                      </w:r>
                    </w:p>
                    <w:p w:rsidR="007328BE" w:rsidRPr="00DF4481" w:rsidRDefault="007328BE" w:rsidP="007328BE">
                      <w:pPr>
                        <w:jc w:val="center"/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  <w:lang w:val="en-US"/>
                        </w:rPr>
                        <w:t>0</w:t>
                      </w:r>
                      <w:proofErr w:type="gramStart"/>
                      <w:r>
                        <w:rPr>
                          <w:color w:val="000000"/>
                          <w:lang w:val="en-US"/>
                        </w:rPr>
                        <w:t>,5</w:t>
                      </w:r>
                      <w:proofErr w:type="gramEnd"/>
                      <w:r>
                        <w:rPr>
                          <w:color w:val="000000"/>
                        </w:rPr>
                        <w:t>-1 страница</w:t>
                      </w:r>
                      <w:r w:rsidRPr="00DF4481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055D9" w:rsidRPr="00A055D9">
        <w:t xml:space="preserve">4. </w:t>
      </w:r>
      <w:r w:rsidRPr="00A055D9">
        <w:t>Анализ кислотности почвы</w:t>
      </w:r>
      <w:bookmarkEnd w:id="13"/>
    </w:p>
    <w:p w:rsidR="007328BE" w:rsidRPr="00F05F9F" w:rsidRDefault="007328BE" w:rsidP="007328BE">
      <w:pPr>
        <w:spacing w:after="120" w:line="360" w:lineRule="auto"/>
        <w:rPr>
          <w:szCs w:val="28"/>
        </w:rPr>
      </w:pPr>
    </w:p>
    <w:p w:rsidR="007328BE" w:rsidRPr="00F05F9F" w:rsidRDefault="007328BE" w:rsidP="007328BE">
      <w:pPr>
        <w:spacing w:after="120" w:line="360" w:lineRule="auto"/>
        <w:rPr>
          <w:szCs w:val="28"/>
        </w:rPr>
      </w:pPr>
    </w:p>
    <w:p w:rsidR="007328BE" w:rsidRPr="00F05F9F" w:rsidRDefault="007328BE" w:rsidP="007328BE">
      <w:pPr>
        <w:spacing w:after="120" w:line="360" w:lineRule="auto"/>
        <w:rPr>
          <w:szCs w:val="28"/>
        </w:rPr>
      </w:pPr>
    </w:p>
    <w:p w:rsidR="007328BE" w:rsidRPr="00F05F9F" w:rsidRDefault="007328BE" w:rsidP="007328BE">
      <w:pPr>
        <w:spacing w:after="120" w:line="360" w:lineRule="auto"/>
        <w:rPr>
          <w:szCs w:val="28"/>
        </w:rPr>
      </w:pPr>
    </w:p>
    <w:p w:rsidR="007328BE" w:rsidRPr="00F05F9F" w:rsidRDefault="007328BE" w:rsidP="007328BE">
      <w:pPr>
        <w:spacing w:after="120" w:line="360" w:lineRule="auto"/>
        <w:rPr>
          <w:szCs w:val="28"/>
        </w:rPr>
      </w:pPr>
    </w:p>
    <w:p w:rsidR="007B1202" w:rsidRPr="00F05F9F" w:rsidRDefault="007B1202" w:rsidP="007B1202">
      <w:pPr>
        <w:spacing w:after="120" w:line="360" w:lineRule="auto"/>
        <w:jc w:val="center"/>
        <w:rPr>
          <w:szCs w:val="28"/>
        </w:rPr>
      </w:pPr>
    </w:p>
    <w:p w:rsidR="007B1202" w:rsidRPr="00A055D9" w:rsidRDefault="007B1202" w:rsidP="00A055D9">
      <w:pPr>
        <w:pStyle w:val="3"/>
      </w:pPr>
      <w:bookmarkStart w:id="14" w:name="_Toc327223698"/>
      <w:r w:rsidRPr="00A055D9"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504E32E" wp14:editId="578C5133">
                <wp:simplePos x="0" y="0"/>
                <wp:positionH relativeFrom="column">
                  <wp:posOffset>1053253</wp:posOffset>
                </wp:positionH>
                <wp:positionV relativeFrom="paragraph">
                  <wp:posOffset>138430</wp:posOffset>
                </wp:positionV>
                <wp:extent cx="4064000" cy="1805940"/>
                <wp:effectExtent l="0" t="0" r="12700" b="22860"/>
                <wp:wrapNone/>
                <wp:docPr id="13" name="Горизонтальный свито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64000" cy="1805940"/>
                        </a:xfrm>
                        <a:prstGeom prst="horizontalScroll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B1202" w:rsidRPr="00DF4481" w:rsidRDefault="007B1202" w:rsidP="007328BE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Сформулируйте общие выводы по исследовательскому практикуму, в том числе и оцените достоверность полученных результатов</w:t>
                            </w:r>
                            <w:r w:rsidRPr="00DF4481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Горизонтальный свиток 13" o:spid="_x0000_s1034" type="#_x0000_t98" style="position:absolute;margin-left:82.95pt;margin-top:10.9pt;width:320pt;height:142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" filled="f" strokecolor="#385d8a" strokeweight="2pt">
                <v:path arrowok="t"/>
                <v:textbox>
                  <w:txbxContent>
                    <w:p w:rsidR="007B1202" w:rsidRPr="00DF4481" w:rsidRDefault="007B1202" w:rsidP="007328BE">
                      <w:pPr>
                        <w:jc w:val="center"/>
                      </w:pPr>
                      <w:r>
                        <w:rPr>
                          <w:color w:val="000000"/>
                        </w:rPr>
                        <w:t>Сформулируйте общие выводы по исследовательскому практикуму, в том числе и оцените достоверность полученных результатов</w:t>
                      </w:r>
                      <w:r w:rsidRPr="00DF4481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A055D9">
        <w:t>Выводы.</w:t>
      </w:r>
      <w:bookmarkEnd w:id="14"/>
    </w:p>
    <w:p w:rsidR="007B1202" w:rsidRPr="00F05F9F" w:rsidRDefault="007B1202" w:rsidP="007328BE">
      <w:pPr>
        <w:spacing w:after="120" w:line="360" w:lineRule="auto"/>
        <w:rPr>
          <w:szCs w:val="28"/>
        </w:rPr>
      </w:pPr>
    </w:p>
    <w:p w:rsidR="007B1202" w:rsidRPr="00F05F9F" w:rsidRDefault="007B1202" w:rsidP="007328BE">
      <w:pPr>
        <w:spacing w:after="120" w:line="360" w:lineRule="auto"/>
        <w:rPr>
          <w:szCs w:val="28"/>
        </w:rPr>
      </w:pPr>
    </w:p>
    <w:p w:rsidR="007B1202" w:rsidRPr="00F05F9F" w:rsidRDefault="007B1202" w:rsidP="007328BE">
      <w:pPr>
        <w:spacing w:after="120" w:line="360" w:lineRule="auto"/>
        <w:rPr>
          <w:szCs w:val="28"/>
        </w:rPr>
      </w:pPr>
    </w:p>
    <w:p w:rsidR="007B1202" w:rsidRPr="00F05F9F" w:rsidRDefault="007B1202" w:rsidP="007328BE">
      <w:pPr>
        <w:spacing w:after="120" w:line="360" w:lineRule="auto"/>
        <w:rPr>
          <w:szCs w:val="28"/>
        </w:rPr>
      </w:pPr>
    </w:p>
    <w:p w:rsidR="007B1202" w:rsidRPr="00F05F9F" w:rsidRDefault="007B1202" w:rsidP="007328BE">
      <w:pPr>
        <w:spacing w:after="120" w:line="360" w:lineRule="auto"/>
        <w:rPr>
          <w:szCs w:val="28"/>
        </w:rPr>
      </w:pPr>
      <w:r w:rsidRPr="00F05F9F">
        <w:rPr>
          <w:szCs w:val="28"/>
        </w:rPr>
        <w:br w:type="page"/>
      </w:r>
    </w:p>
    <w:p w:rsidR="007B1202" w:rsidRPr="00A055D9" w:rsidRDefault="007B1202" w:rsidP="00A055D9">
      <w:pPr>
        <w:pStyle w:val="2"/>
      </w:pPr>
      <w:bookmarkStart w:id="15" w:name="_Toc327223699"/>
      <w:r w:rsidRPr="00A055D9">
        <w:lastRenderedPageBreak/>
        <w:t>Предприятие химического профиля «Название»</w:t>
      </w:r>
      <w:bookmarkEnd w:id="15"/>
    </w:p>
    <w:p w:rsidR="007B1202" w:rsidRPr="00F05F9F" w:rsidRDefault="00A055D9" w:rsidP="007328BE">
      <w:pPr>
        <w:spacing w:after="120" w:line="360" w:lineRule="auto"/>
        <w:rPr>
          <w:szCs w:val="28"/>
        </w:rPr>
      </w:pPr>
      <w:r w:rsidRPr="00F05F9F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CD77F80" wp14:editId="3243171C">
                <wp:simplePos x="0" y="0"/>
                <wp:positionH relativeFrom="column">
                  <wp:posOffset>1053465</wp:posOffset>
                </wp:positionH>
                <wp:positionV relativeFrom="paragraph">
                  <wp:posOffset>153035</wp:posOffset>
                </wp:positionV>
                <wp:extent cx="4064000" cy="2108200"/>
                <wp:effectExtent l="0" t="0" r="12700" b="25400"/>
                <wp:wrapNone/>
                <wp:docPr id="14" name="Горизонтальный свито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64000" cy="2108200"/>
                        </a:xfrm>
                        <a:prstGeom prst="horizontalScroll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B1202" w:rsidRDefault="007B1202" w:rsidP="007328BE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Краткая характеристика организации, предприятия химического профиля Тюмени, куда планировалась экскурсия.</w:t>
                            </w:r>
                          </w:p>
                          <w:p w:rsidR="007B1202" w:rsidRDefault="007B1202" w:rsidP="007328BE">
                            <w:pPr>
                              <w:jc w:val="center"/>
                            </w:pPr>
                            <w:r w:rsidRPr="00DF4481">
                              <w:t xml:space="preserve"> </w:t>
                            </w:r>
                            <w:r>
                              <w:t>А также отчет по экскурсии, если она состоялась</w:t>
                            </w:r>
                          </w:p>
                          <w:p w:rsidR="007B1202" w:rsidRPr="00DF4481" w:rsidRDefault="007B1202" w:rsidP="007328BE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1</w:t>
                            </w:r>
                            <w:r>
                              <w:rPr>
                                <w:color w:val="000000"/>
                              </w:rPr>
                              <w:t>-</w:t>
                            </w:r>
                            <w:r>
                              <w:rPr>
                                <w:color w:val="000000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</w:rPr>
                              <w:t xml:space="preserve"> страниц</w:t>
                            </w:r>
                            <w:r>
                              <w:rPr>
                                <w:color w:val="000000"/>
                              </w:rPr>
                              <w:t>ы</w:t>
                            </w:r>
                            <w:r w:rsidRPr="00DF4481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Горизонтальный свиток 14" o:spid="_x0000_s1035" type="#_x0000_t98" style="position:absolute;margin-left:82.95pt;margin-top:12.05pt;width:320pt;height:16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" filled="f" strokecolor="#385d8a" strokeweight="2pt">
                <v:path arrowok="t"/>
                <v:textbox>
                  <w:txbxContent>
                    <w:p w:rsidR="007B1202" w:rsidRDefault="007B1202" w:rsidP="007328B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Краткая характеристика организации, предприятия химического профиля Тюмени, куда планировалась экскурсия.</w:t>
                      </w:r>
                    </w:p>
                    <w:p w:rsidR="007B1202" w:rsidRDefault="007B1202" w:rsidP="007328BE">
                      <w:pPr>
                        <w:jc w:val="center"/>
                      </w:pPr>
                      <w:r w:rsidRPr="00DF4481">
                        <w:t xml:space="preserve"> </w:t>
                      </w:r>
                      <w:r>
                        <w:t>А также отчет по экскурсии, если она состоялась</w:t>
                      </w:r>
                    </w:p>
                    <w:p w:rsidR="007B1202" w:rsidRPr="00DF4481" w:rsidRDefault="007B1202" w:rsidP="007328BE">
                      <w:pPr>
                        <w:jc w:val="center"/>
                      </w:pPr>
                      <w:r>
                        <w:rPr>
                          <w:color w:val="000000"/>
                        </w:rPr>
                        <w:t>1</w:t>
                      </w:r>
                      <w:r>
                        <w:rPr>
                          <w:color w:val="000000"/>
                        </w:rPr>
                        <w:t>-</w:t>
                      </w:r>
                      <w:r>
                        <w:rPr>
                          <w:color w:val="000000"/>
                        </w:rPr>
                        <w:t>2</w:t>
                      </w:r>
                      <w:r>
                        <w:rPr>
                          <w:color w:val="000000"/>
                        </w:rPr>
                        <w:t xml:space="preserve"> страниц</w:t>
                      </w:r>
                      <w:r>
                        <w:rPr>
                          <w:color w:val="000000"/>
                        </w:rPr>
                        <w:t>ы</w:t>
                      </w:r>
                      <w:r w:rsidRPr="00DF4481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7B1202" w:rsidRPr="00F05F9F" w:rsidRDefault="007B1202" w:rsidP="007328BE">
      <w:pPr>
        <w:spacing w:after="120" w:line="360" w:lineRule="auto"/>
        <w:rPr>
          <w:szCs w:val="28"/>
        </w:rPr>
      </w:pPr>
    </w:p>
    <w:p w:rsidR="007B1202" w:rsidRPr="00F05F9F" w:rsidRDefault="007B1202" w:rsidP="007328BE">
      <w:pPr>
        <w:spacing w:after="120" w:line="360" w:lineRule="auto"/>
        <w:rPr>
          <w:szCs w:val="28"/>
        </w:rPr>
      </w:pPr>
    </w:p>
    <w:p w:rsidR="007B1202" w:rsidRPr="00F05F9F" w:rsidRDefault="007B1202" w:rsidP="007328BE">
      <w:pPr>
        <w:spacing w:after="120" w:line="360" w:lineRule="auto"/>
        <w:rPr>
          <w:szCs w:val="28"/>
        </w:rPr>
      </w:pPr>
    </w:p>
    <w:p w:rsidR="007B1202" w:rsidRPr="00F05F9F" w:rsidRDefault="007B1202" w:rsidP="007328BE">
      <w:pPr>
        <w:spacing w:after="120" w:line="360" w:lineRule="auto"/>
        <w:rPr>
          <w:szCs w:val="28"/>
        </w:rPr>
      </w:pPr>
    </w:p>
    <w:p w:rsidR="007B1202" w:rsidRPr="00F05F9F" w:rsidRDefault="007B1202" w:rsidP="007328BE">
      <w:pPr>
        <w:spacing w:after="120" w:line="360" w:lineRule="auto"/>
        <w:rPr>
          <w:szCs w:val="28"/>
        </w:rPr>
      </w:pPr>
    </w:p>
    <w:p w:rsidR="007B1202" w:rsidRPr="00A055D9" w:rsidRDefault="00E22E5B" w:rsidP="00A055D9">
      <w:pPr>
        <w:pStyle w:val="3"/>
      </w:pPr>
      <w:bookmarkStart w:id="16" w:name="_Toc327223700"/>
      <w:r w:rsidRPr="00A055D9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DA5D32" wp14:editId="1E3620B5">
                <wp:simplePos x="0" y="0"/>
                <wp:positionH relativeFrom="column">
                  <wp:posOffset>1180465</wp:posOffset>
                </wp:positionH>
                <wp:positionV relativeFrom="paragraph">
                  <wp:posOffset>256752</wp:posOffset>
                </wp:positionV>
                <wp:extent cx="4064000" cy="1498600"/>
                <wp:effectExtent l="0" t="0" r="12700" b="25400"/>
                <wp:wrapNone/>
                <wp:docPr id="15" name="Горизонтальный свито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64000" cy="1498600"/>
                        </a:xfrm>
                        <a:prstGeom prst="horizontalScroll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22E5B" w:rsidRPr="00DF4481" w:rsidRDefault="00E22E5B" w:rsidP="007328BE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Список, в соответствии с правилами оформления.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Горизонтальный свиток 15" o:spid="_x0000_s1036" type="#_x0000_t98" style="position:absolute;margin-left:92.95pt;margin-top:20.2pt;width:320pt;height:1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" filled="f" strokecolor="#385d8a" strokeweight="2pt">
                <v:path arrowok="t"/>
                <v:textbox>
                  <w:txbxContent>
                    <w:p w:rsidR="00E22E5B" w:rsidRPr="00DF4481" w:rsidRDefault="00E22E5B" w:rsidP="007328BE">
                      <w:pPr>
                        <w:jc w:val="center"/>
                      </w:pPr>
                      <w:r>
                        <w:rPr>
                          <w:color w:val="000000"/>
                        </w:rPr>
                        <w:t>Список, в соответствии с правилами оформления.</w:t>
                      </w:r>
                    </w:p>
                  </w:txbxContent>
                </v:textbox>
              </v:shape>
            </w:pict>
          </mc:Fallback>
        </mc:AlternateContent>
      </w:r>
      <w:r w:rsidR="007B1202" w:rsidRPr="00A055D9">
        <w:t>Литература, Интернет-ресурсы</w:t>
      </w:r>
      <w:bookmarkEnd w:id="16"/>
    </w:p>
    <w:p w:rsidR="00E22E5B" w:rsidRPr="00F05F9F" w:rsidRDefault="00E22E5B" w:rsidP="00E22E5B">
      <w:pPr>
        <w:spacing w:after="120" w:line="360" w:lineRule="auto"/>
        <w:rPr>
          <w:szCs w:val="28"/>
        </w:rPr>
      </w:pPr>
    </w:p>
    <w:p w:rsidR="00E22E5B" w:rsidRPr="00F05F9F" w:rsidRDefault="00E22E5B" w:rsidP="00E22E5B">
      <w:pPr>
        <w:spacing w:after="120" w:line="360" w:lineRule="auto"/>
        <w:rPr>
          <w:szCs w:val="28"/>
        </w:rPr>
      </w:pPr>
    </w:p>
    <w:p w:rsidR="00E22E5B" w:rsidRPr="00F05F9F" w:rsidRDefault="00E22E5B" w:rsidP="00E22E5B">
      <w:pPr>
        <w:spacing w:after="120" w:line="360" w:lineRule="auto"/>
        <w:rPr>
          <w:szCs w:val="28"/>
        </w:rPr>
      </w:pPr>
    </w:p>
    <w:p w:rsidR="00E22E5B" w:rsidRPr="00F05F9F" w:rsidRDefault="00E22E5B" w:rsidP="00E22E5B">
      <w:pPr>
        <w:spacing w:after="120" w:line="360" w:lineRule="auto"/>
        <w:rPr>
          <w:szCs w:val="28"/>
        </w:rPr>
      </w:pPr>
    </w:p>
    <w:p w:rsidR="00E22E5B" w:rsidRPr="00F05F9F" w:rsidRDefault="00E22E5B" w:rsidP="00E22E5B">
      <w:pPr>
        <w:spacing w:after="120" w:line="360" w:lineRule="auto"/>
        <w:rPr>
          <w:szCs w:val="28"/>
        </w:rPr>
      </w:pPr>
    </w:p>
    <w:p w:rsidR="00E22E5B" w:rsidRPr="00A055D9" w:rsidRDefault="00E22E5B" w:rsidP="00A055D9">
      <w:pPr>
        <w:pStyle w:val="3"/>
      </w:pPr>
      <w:bookmarkStart w:id="17" w:name="_Toc327223701"/>
      <w:r w:rsidRPr="00A055D9">
        <w:t>Приложения</w:t>
      </w:r>
      <w:bookmarkEnd w:id="17"/>
    </w:p>
    <w:p w:rsidR="00E22E5B" w:rsidRDefault="00E22E5B" w:rsidP="00E22E5B">
      <w:pPr>
        <w:spacing w:after="120" w:line="360" w:lineRule="auto"/>
        <w:rPr>
          <w:szCs w:val="28"/>
        </w:rPr>
      </w:pPr>
      <w:r>
        <w:rPr>
          <w:b/>
          <w:szCs w:val="28"/>
        </w:rPr>
        <w:t xml:space="preserve">Рейтинг студентов группы </w:t>
      </w:r>
      <w:r w:rsidRPr="00E22E5B">
        <w:rPr>
          <w:szCs w:val="28"/>
        </w:rPr>
        <w:t>(копи</w:t>
      </w:r>
      <w:r w:rsidR="00F05F9F">
        <w:rPr>
          <w:szCs w:val="28"/>
        </w:rPr>
        <w:t>я</w:t>
      </w:r>
      <w:r w:rsidRPr="00E22E5B">
        <w:rPr>
          <w:szCs w:val="28"/>
        </w:rPr>
        <w:t xml:space="preserve"> со страницы сайта)</w:t>
      </w:r>
    </w:p>
    <w:p w:rsidR="00E22E5B" w:rsidRPr="007328BE" w:rsidRDefault="00E22E5B" w:rsidP="00E22E5B">
      <w:pPr>
        <w:spacing w:after="120" w:line="360" w:lineRule="auto"/>
        <w:rPr>
          <w:b/>
          <w:szCs w:val="28"/>
        </w:rPr>
      </w:pPr>
      <w:r>
        <w:rPr>
          <w:szCs w:val="28"/>
        </w:rPr>
        <w:t>Индивидуальные отчеты студентов группы</w:t>
      </w:r>
    </w:p>
    <w:sectPr w:rsidR="00E22E5B" w:rsidRPr="007328BE" w:rsidSect="00F05F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4F4" w:rsidRDefault="008054F4" w:rsidP="00F05F9F">
      <w:r>
        <w:separator/>
      </w:r>
    </w:p>
  </w:endnote>
  <w:endnote w:type="continuationSeparator" w:id="0">
    <w:p w:rsidR="008054F4" w:rsidRDefault="008054F4" w:rsidP="00F05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F9F" w:rsidRDefault="00F05F9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4115579"/>
      <w:docPartObj>
        <w:docPartGallery w:val="Page Numbers (Bottom of Page)"/>
        <w:docPartUnique/>
      </w:docPartObj>
    </w:sdtPr>
    <w:sdtContent>
      <w:p w:rsidR="00F05F9F" w:rsidRDefault="00F05F9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05F9F" w:rsidRDefault="00F05F9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F9F" w:rsidRDefault="00F05F9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4F4" w:rsidRDefault="008054F4" w:rsidP="00F05F9F">
      <w:r>
        <w:separator/>
      </w:r>
    </w:p>
  </w:footnote>
  <w:footnote w:type="continuationSeparator" w:id="0">
    <w:p w:rsidR="008054F4" w:rsidRDefault="008054F4" w:rsidP="00F05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F9F" w:rsidRDefault="00F05F9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F9F" w:rsidRDefault="00F05F9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F9F" w:rsidRDefault="00F05F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81405"/>
    <w:multiLevelType w:val="hybridMultilevel"/>
    <w:tmpl w:val="809C6C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2D31528"/>
    <w:multiLevelType w:val="hybridMultilevel"/>
    <w:tmpl w:val="024A3246"/>
    <w:lvl w:ilvl="0" w:tplc="041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3F9"/>
    <w:rsid w:val="00164DB2"/>
    <w:rsid w:val="00311634"/>
    <w:rsid w:val="00345F97"/>
    <w:rsid w:val="0044146D"/>
    <w:rsid w:val="006875FC"/>
    <w:rsid w:val="007328BE"/>
    <w:rsid w:val="00793E70"/>
    <w:rsid w:val="00795058"/>
    <w:rsid w:val="007B1202"/>
    <w:rsid w:val="008054F4"/>
    <w:rsid w:val="00A055D9"/>
    <w:rsid w:val="00AA73F9"/>
    <w:rsid w:val="00B37627"/>
    <w:rsid w:val="00BF3A32"/>
    <w:rsid w:val="00D10327"/>
    <w:rsid w:val="00DF4481"/>
    <w:rsid w:val="00E22E5B"/>
    <w:rsid w:val="00F05F9F"/>
    <w:rsid w:val="00F7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3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055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055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E22E5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E22E5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D1032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paragraph" w:styleId="a3">
    <w:name w:val="List Paragraph"/>
    <w:basedOn w:val="a"/>
    <w:uiPriority w:val="34"/>
    <w:qFormat/>
    <w:rsid w:val="00DF448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055D9"/>
    <w:rPr>
      <w:rFonts w:asciiTheme="majorHAnsi" w:eastAsiaTheme="majorEastAsia" w:hAnsiTheme="majorHAnsi" w:cstheme="majorBidi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55D9"/>
    <w:rPr>
      <w:rFonts w:asciiTheme="majorHAnsi" w:eastAsiaTheme="majorEastAsia" w:hAnsiTheme="majorHAnsi" w:cstheme="majorBidi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22E5B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22E5B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F05F9F"/>
    <w:pPr>
      <w:spacing w:after="100"/>
      <w:ind w:left="560"/>
    </w:pPr>
  </w:style>
  <w:style w:type="paragraph" w:styleId="21">
    <w:name w:val="toc 2"/>
    <w:basedOn w:val="a"/>
    <w:next w:val="a"/>
    <w:autoRedefine/>
    <w:uiPriority w:val="39"/>
    <w:unhideWhenUsed/>
    <w:rsid w:val="00F05F9F"/>
    <w:pPr>
      <w:spacing w:after="100"/>
      <w:ind w:left="280"/>
    </w:pPr>
  </w:style>
  <w:style w:type="character" w:styleId="a4">
    <w:name w:val="Hyperlink"/>
    <w:basedOn w:val="a0"/>
    <w:uiPriority w:val="99"/>
    <w:unhideWhenUsed/>
    <w:rsid w:val="00F05F9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05F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5F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05F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5F9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3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055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055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E22E5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E22E5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D1032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paragraph" w:styleId="a3">
    <w:name w:val="List Paragraph"/>
    <w:basedOn w:val="a"/>
    <w:uiPriority w:val="34"/>
    <w:qFormat/>
    <w:rsid w:val="00DF448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055D9"/>
    <w:rPr>
      <w:rFonts w:asciiTheme="majorHAnsi" w:eastAsiaTheme="majorEastAsia" w:hAnsiTheme="majorHAnsi" w:cstheme="majorBidi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55D9"/>
    <w:rPr>
      <w:rFonts w:asciiTheme="majorHAnsi" w:eastAsiaTheme="majorEastAsia" w:hAnsiTheme="majorHAnsi" w:cstheme="majorBidi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22E5B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22E5B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F05F9F"/>
    <w:pPr>
      <w:spacing w:after="100"/>
      <w:ind w:left="560"/>
    </w:pPr>
  </w:style>
  <w:style w:type="paragraph" w:styleId="21">
    <w:name w:val="toc 2"/>
    <w:basedOn w:val="a"/>
    <w:next w:val="a"/>
    <w:autoRedefine/>
    <w:uiPriority w:val="39"/>
    <w:unhideWhenUsed/>
    <w:rsid w:val="00F05F9F"/>
    <w:pPr>
      <w:spacing w:after="100"/>
      <w:ind w:left="280"/>
    </w:pPr>
  </w:style>
  <w:style w:type="character" w:styleId="a4">
    <w:name w:val="Hyperlink"/>
    <w:basedOn w:val="a0"/>
    <w:uiPriority w:val="99"/>
    <w:unhideWhenUsed/>
    <w:rsid w:val="00F05F9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05F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5F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05F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5F9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76;&#1084;&#1080;&#1085;&#1080;&#1089;&#1090;&#1088;&#1072;&#1090;&#1086;&#1088;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EF664-515A-4395-AC8E-E3949BBAFBA9}">
  <ds:schemaRefs>
    <ds:schemaRef ds:uri="urn:schemas-microsoft-com.VSTO2008Demos.ControlsStorage"/>
  </ds:schemaRefs>
</ds:datastoreItem>
</file>

<file path=customXml/itemProps2.xml><?xml version="1.0" encoding="utf-8"?>
<ds:datastoreItem xmlns:ds="http://schemas.openxmlformats.org/officeDocument/2006/customXml" ds:itemID="{F6D7141A-C6BE-40F2-917B-C48548EC9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Chem4Word.dotx</Template>
  <TotalTime>148</TotalTime>
  <Pages>10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DNA7 X64</cp:lastModifiedBy>
  <cp:revision>2</cp:revision>
  <dcterms:created xsi:type="dcterms:W3CDTF">2012-06-11T15:47:00Z</dcterms:created>
  <dcterms:modified xsi:type="dcterms:W3CDTF">2012-06-11T18:27:00Z</dcterms:modified>
</cp:coreProperties>
</file>